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11" w:rsidRDefault="00316411" w:rsidP="0067746A">
      <w:pPr>
        <w:ind w:left="7788"/>
        <w:jc w:val="center"/>
        <w:outlineLvl w:val="0"/>
        <w:rPr>
          <w:b/>
          <w:bCs/>
        </w:rPr>
      </w:pPr>
      <w:r>
        <w:rPr>
          <w:bCs/>
        </w:rPr>
        <w:t>ПРОЄ</w:t>
      </w:r>
      <w:r w:rsidRPr="00435009">
        <w:rPr>
          <w:bCs/>
        </w:rPr>
        <w:t>КТ</w:t>
      </w:r>
    </w:p>
    <w:p w:rsidR="00316411" w:rsidRPr="001A2824" w:rsidRDefault="00316411" w:rsidP="0067746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pt;height:48.85pt" o:ole="" fillcolor="window">
            <v:imagedata r:id="rId5" o:title=""/>
          </v:shape>
          <o:OLEObject Type="Embed" ProgID="Paint.Picture" ShapeID="_x0000_i1025" DrawAspect="Content" ObjectID="_1656911271" r:id="rId6"/>
        </w:object>
      </w:r>
      <w:r w:rsidRPr="001A2824">
        <w:rPr>
          <w:b/>
          <w:bCs/>
        </w:rPr>
        <w:t xml:space="preserve"> </w:t>
      </w:r>
    </w:p>
    <w:p w:rsidR="00316411" w:rsidRPr="001A2824" w:rsidRDefault="00316411" w:rsidP="0067746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316411" w:rsidRPr="001A2824" w:rsidRDefault="00316411" w:rsidP="0067746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316411" w:rsidRPr="001A2824" w:rsidRDefault="00316411" w:rsidP="0067746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316411" w:rsidRPr="001A2824" w:rsidRDefault="00316411" w:rsidP="0067746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316411" w:rsidRPr="001A2824" w:rsidRDefault="00316411" w:rsidP="0067746A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316411" w:rsidRPr="00A834CC" w:rsidRDefault="00316411" w:rsidP="0067746A">
      <w:pPr>
        <w:jc w:val="center"/>
        <w:outlineLvl w:val="0"/>
        <w:rPr>
          <w:b/>
          <w:bCs/>
          <w:i/>
        </w:rPr>
      </w:pPr>
    </w:p>
    <w:p w:rsidR="00316411" w:rsidRDefault="00316411" w:rsidP="0067746A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316411" w:rsidRPr="00A834CC" w:rsidRDefault="00316411" w:rsidP="0067746A">
      <w:pPr>
        <w:jc w:val="center"/>
        <w:outlineLvl w:val="0"/>
        <w:rPr>
          <w:b/>
          <w:bCs/>
          <w:i/>
        </w:rPr>
      </w:pPr>
    </w:p>
    <w:p w:rsidR="00316411" w:rsidRDefault="00316411" w:rsidP="0067746A">
      <w:pPr>
        <w:jc w:val="both"/>
        <w:rPr>
          <w:u w:val="single"/>
        </w:rPr>
      </w:pPr>
      <w:r>
        <w:t xml:space="preserve">________________ </w:t>
      </w:r>
      <w:r w:rsidRPr="007E2993">
        <w:t xml:space="preserve">                                                                            </w:t>
      </w:r>
      <w:r>
        <w:t xml:space="preserve">            </w:t>
      </w:r>
      <w:r w:rsidRPr="007E2993">
        <w:t>№</w:t>
      </w:r>
      <w:r w:rsidRPr="00303DF5">
        <w:t xml:space="preserve"> ___</w:t>
      </w:r>
      <w:r w:rsidRPr="00303DF5">
        <w:rPr>
          <w:u w:val="single"/>
        </w:rPr>
        <w:t xml:space="preserve"> </w:t>
      </w:r>
    </w:p>
    <w:p w:rsidR="00316411" w:rsidRDefault="00316411" w:rsidP="0067746A">
      <w:pPr>
        <w:jc w:val="both"/>
      </w:pPr>
    </w:p>
    <w:p w:rsidR="00316411" w:rsidRDefault="00316411" w:rsidP="0032596A">
      <w:pPr>
        <w:tabs>
          <w:tab w:val="left" w:pos="3382"/>
        </w:tabs>
        <w:spacing w:line="240" w:lineRule="exact"/>
        <w:jc w:val="both"/>
      </w:pPr>
      <w:r>
        <w:t>Про вартість платних послуг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</w:t>
      </w:r>
    </w:p>
    <w:p w:rsidR="00316411" w:rsidRDefault="00316411" w:rsidP="0067746A">
      <w:pPr>
        <w:tabs>
          <w:tab w:val="left" w:pos="3382"/>
        </w:tabs>
      </w:pPr>
    </w:p>
    <w:p w:rsidR="00316411" w:rsidRDefault="00316411" w:rsidP="0067746A">
      <w:pPr>
        <w:tabs>
          <w:tab w:val="left" w:pos="0"/>
        </w:tabs>
        <w:jc w:val="both"/>
        <w:rPr>
          <w:b/>
        </w:rPr>
      </w:pPr>
      <w:r>
        <w:rPr>
          <w:color w:val="000000"/>
        </w:rPr>
        <w:tab/>
        <w:t xml:space="preserve">Керуючись частиною 2 статті 43 Закону України «Про місцеве самоврядування в Україні»,  відповідно до постанов Кабінету Міністрів України від 17 вересня 1996 року № 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 та від 27 грудня 2017 року № 1075, «Про затвердження Методики розрахунку вартості послуги з медичного обслуговування»,  враховуючи висновки і рекомендації постійної комісії районної ради з питань </w:t>
      </w:r>
      <w:r>
        <w:t xml:space="preserve">промислової політики, бюджету та управління об’єктами спільної власності територіальних громад, Пологівська районна рада Запорізької області </w:t>
      </w:r>
      <w:r>
        <w:rPr>
          <w:b/>
        </w:rPr>
        <w:t>вирішила:</w:t>
      </w:r>
    </w:p>
    <w:p w:rsidR="00316411" w:rsidRDefault="00316411" w:rsidP="0067746A">
      <w:pPr>
        <w:tabs>
          <w:tab w:val="left" w:pos="3382"/>
        </w:tabs>
        <w:jc w:val="both"/>
      </w:pPr>
    </w:p>
    <w:p w:rsidR="00316411" w:rsidRDefault="00316411" w:rsidP="0067746A">
      <w:pPr>
        <w:tabs>
          <w:tab w:val="left" w:pos="0"/>
        </w:tabs>
        <w:jc w:val="both"/>
      </w:pPr>
      <w:r>
        <w:tab/>
        <w:t>1. Затвердити вартість платних послуг по комунальному некомерційному підприємству «Пологівська багатопрофільна лікарня інтенсивного лікування» Пологівської районної ради Запорізької області згідно з Додатком.</w:t>
      </w:r>
    </w:p>
    <w:p w:rsidR="00316411" w:rsidRDefault="00316411" w:rsidP="0067746A">
      <w:pPr>
        <w:tabs>
          <w:tab w:val="left" w:pos="3382"/>
        </w:tabs>
        <w:jc w:val="both"/>
      </w:pPr>
    </w:p>
    <w:p w:rsidR="00316411" w:rsidRDefault="00316411" w:rsidP="0032596A">
      <w:pPr>
        <w:ind w:firstLine="708"/>
        <w:jc w:val="both"/>
      </w:pPr>
      <w:r>
        <w:t>2.  Контроль за виконанням рішення покласти на постійну комісію районної ради Запорізької області з питань промислової політики, бюджету та управління об’єктами спільної власності територіальних громад.</w:t>
      </w:r>
    </w:p>
    <w:p w:rsidR="00316411" w:rsidRDefault="00316411" w:rsidP="0067746A">
      <w:pPr>
        <w:jc w:val="both"/>
      </w:pPr>
    </w:p>
    <w:p w:rsidR="00316411" w:rsidRDefault="00316411" w:rsidP="0067746A">
      <w:pPr>
        <w:jc w:val="both"/>
      </w:pPr>
      <w:r>
        <w:t xml:space="preserve">Голова ради                                                                             О.П. Покутній    </w:t>
      </w:r>
    </w:p>
    <w:p w:rsidR="00316411" w:rsidRDefault="00316411" w:rsidP="0067746A">
      <w:pPr>
        <w:jc w:val="both"/>
      </w:pPr>
    </w:p>
    <w:p w:rsidR="00316411" w:rsidRPr="00BF0DAF" w:rsidRDefault="00316411" w:rsidP="0067746A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316411" w:rsidRPr="00BF0DAF" w:rsidRDefault="00316411" w:rsidP="0067746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316411" w:rsidRPr="00BF0DAF" w:rsidRDefault="00316411" w:rsidP="0067746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316411" w:rsidRPr="00BF0DAF" w:rsidRDefault="00316411" w:rsidP="0067746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316411" w:rsidRPr="00BF0DAF" w:rsidRDefault="00316411" w:rsidP="0067746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  <w:r>
        <w:rPr>
          <w:sz w:val="22"/>
          <w:szCs w:val="22"/>
        </w:rPr>
        <w:t>Аркуш погодження додаєть</w:t>
      </w:r>
      <w:r>
        <w:rPr>
          <w:sz w:val="22"/>
          <w:szCs w:val="22"/>
          <w:lang w:val="ru-RU"/>
        </w:rPr>
        <w:t>ся</w:t>
      </w: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316411" w:rsidRDefault="00316411" w:rsidP="00461079">
      <w:pPr>
        <w:spacing w:line="240" w:lineRule="exact"/>
        <w:jc w:val="both"/>
        <w:rPr>
          <w:sz w:val="24"/>
          <w:szCs w:val="24"/>
        </w:rPr>
      </w:pPr>
    </w:p>
    <w:p w:rsidR="00316411" w:rsidRPr="00662D97" w:rsidRDefault="00316411" w:rsidP="00461079">
      <w:pPr>
        <w:ind w:firstLine="708"/>
        <w:jc w:val="center"/>
        <w:rPr>
          <w:b/>
        </w:rPr>
      </w:pPr>
      <w:r w:rsidRPr="00662D97">
        <w:rPr>
          <w:b/>
        </w:rPr>
        <w:t xml:space="preserve">Пояснювальна записка </w:t>
      </w:r>
    </w:p>
    <w:p w:rsidR="00316411" w:rsidRDefault="00316411" w:rsidP="00461079">
      <w:pPr>
        <w:spacing w:line="240" w:lineRule="exact"/>
        <w:ind w:right="-83"/>
        <w:jc w:val="center"/>
        <w:rPr>
          <w:b/>
        </w:rPr>
      </w:pPr>
      <w:r w:rsidRPr="00662D97">
        <w:rPr>
          <w:b/>
        </w:rPr>
        <w:t xml:space="preserve">до проекту рішення районної ради </w:t>
      </w:r>
    </w:p>
    <w:p w:rsidR="00316411" w:rsidRPr="00161324" w:rsidRDefault="00316411" w:rsidP="00461079">
      <w:pPr>
        <w:spacing w:line="240" w:lineRule="exact"/>
        <w:ind w:right="-83"/>
        <w:jc w:val="center"/>
        <w:rPr>
          <w:b/>
        </w:rPr>
      </w:pPr>
    </w:p>
    <w:p w:rsidR="00316411" w:rsidRDefault="00316411" w:rsidP="00461079">
      <w:pPr>
        <w:tabs>
          <w:tab w:val="left" w:pos="3382"/>
        </w:tabs>
        <w:spacing w:line="240" w:lineRule="exact"/>
        <w:jc w:val="center"/>
      </w:pPr>
      <w:r w:rsidRPr="004F54C1">
        <w:t>«Про вартість платних послуг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області»</w:t>
      </w:r>
    </w:p>
    <w:p w:rsidR="00316411" w:rsidRDefault="00316411" w:rsidP="00461079">
      <w:pPr>
        <w:tabs>
          <w:tab w:val="left" w:pos="3382"/>
        </w:tabs>
        <w:spacing w:line="240" w:lineRule="exact"/>
        <w:jc w:val="center"/>
      </w:pPr>
    </w:p>
    <w:p w:rsidR="00316411" w:rsidRPr="004F54C1" w:rsidRDefault="00316411" w:rsidP="00461079">
      <w:pPr>
        <w:tabs>
          <w:tab w:val="left" w:pos="3382"/>
        </w:tabs>
        <w:spacing w:line="240" w:lineRule="exact"/>
        <w:jc w:val="center"/>
      </w:pPr>
    </w:p>
    <w:p w:rsidR="00316411" w:rsidRDefault="00316411" w:rsidP="00461079">
      <w:pPr>
        <w:tabs>
          <w:tab w:val="left" w:pos="3382"/>
        </w:tabs>
        <w:spacing w:line="240" w:lineRule="exact"/>
        <w:jc w:val="center"/>
      </w:pPr>
    </w:p>
    <w:p w:rsidR="00316411" w:rsidRDefault="00316411" w:rsidP="00461079">
      <w:pPr>
        <w:tabs>
          <w:tab w:val="left" w:pos="6450"/>
          <w:tab w:val="center" w:pos="7997"/>
        </w:tabs>
        <w:ind w:right="-5"/>
        <w:jc w:val="both"/>
      </w:pPr>
      <w:r>
        <w:t xml:space="preserve">           </w:t>
      </w:r>
      <w:r w:rsidRPr="004F54C1">
        <w:t>Проєктом рішення</w:t>
      </w:r>
      <w:r>
        <w:t xml:space="preserve"> пропонується затвердити платні послуги ( в т.ч. медичні огляди)  КНП «Пологівська БЛІЛ»  Пологівської районної ради Запорізької області. Відповідно роз. 8,</w:t>
      </w:r>
      <w:r w:rsidRPr="00AE4CCD">
        <w:t xml:space="preserve"> 13 Постанови КМУ № 1138 від 17 вересня 1996 р. «Про затвердження переліку платних послуг, які надаються в державних і комунальних закладах охорони здоров’я та вищих медичних навчальних закладах» </w:t>
      </w:r>
      <w:r>
        <w:t>(</w:t>
      </w:r>
      <w:r w:rsidRPr="00AE4CCD">
        <w:t>зі змінами</w:t>
      </w:r>
      <w:r>
        <w:t>)</w:t>
      </w:r>
      <w:r w:rsidRPr="00AE4CCD">
        <w:t>.</w:t>
      </w:r>
      <w:r>
        <w:t xml:space="preserve"> Зміна тарифів відбулася у зв’язку з прийняттям рішення  районної ради щодо  встановлення рентабельності на зазначені послуги</w:t>
      </w:r>
      <w:r w:rsidRPr="00AE4CCD">
        <w:t>.</w:t>
      </w:r>
      <w:r>
        <w:t xml:space="preserve">  </w:t>
      </w:r>
    </w:p>
    <w:p w:rsidR="00316411" w:rsidRPr="004F54C1" w:rsidRDefault="00316411" w:rsidP="00461079">
      <w:pPr>
        <w:tabs>
          <w:tab w:val="left" w:pos="3382"/>
        </w:tabs>
        <w:spacing w:line="240" w:lineRule="exact"/>
        <w:jc w:val="both"/>
      </w:pPr>
    </w:p>
    <w:p w:rsidR="00316411" w:rsidRDefault="00316411" w:rsidP="00461079">
      <w:pPr>
        <w:pStyle w:val="1"/>
        <w:spacing w:line="240" w:lineRule="exact"/>
        <w:jc w:val="center"/>
        <w:rPr>
          <w:sz w:val="28"/>
          <w:szCs w:val="28"/>
        </w:rPr>
      </w:pPr>
    </w:p>
    <w:p w:rsidR="00316411" w:rsidRDefault="00316411" w:rsidP="00461079">
      <w:pPr>
        <w:pStyle w:val="1"/>
        <w:spacing w:line="240" w:lineRule="exact"/>
        <w:jc w:val="both"/>
        <w:rPr>
          <w:sz w:val="28"/>
          <w:szCs w:val="28"/>
        </w:rPr>
      </w:pPr>
    </w:p>
    <w:p w:rsidR="00316411" w:rsidRDefault="00316411" w:rsidP="00461079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16411" w:rsidRDefault="00316411" w:rsidP="00461079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16411" w:rsidRDefault="00316411" w:rsidP="00461079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16411" w:rsidRDefault="00316411" w:rsidP="00461079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16411" w:rsidRPr="005B1831" w:rsidRDefault="00316411" w:rsidP="00461079">
      <w:pPr>
        <w:spacing w:line="240" w:lineRule="exact"/>
        <w:jc w:val="both"/>
      </w:pPr>
    </w:p>
    <w:p w:rsidR="00316411" w:rsidRDefault="00316411" w:rsidP="00461079">
      <w:pPr>
        <w:spacing w:line="240" w:lineRule="exact"/>
        <w:jc w:val="both"/>
      </w:pPr>
      <w:r>
        <w:t xml:space="preserve">Головний спеціаліст відділу </w:t>
      </w:r>
    </w:p>
    <w:p w:rsidR="00316411" w:rsidRDefault="00316411" w:rsidP="00461079">
      <w:pPr>
        <w:spacing w:line="240" w:lineRule="exact"/>
        <w:jc w:val="both"/>
      </w:pPr>
      <w:r>
        <w:t xml:space="preserve">організаційної роботи </w:t>
      </w:r>
    </w:p>
    <w:p w:rsidR="00316411" w:rsidRDefault="00316411" w:rsidP="00461079">
      <w:pPr>
        <w:spacing w:line="240" w:lineRule="exact"/>
        <w:jc w:val="both"/>
      </w:pPr>
      <w:r>
        <w:t xml:space="preserve">виконавчого апарату                                                             В.В. Кошель </w:t>
      </w:r>
    </w:p>
    <w:p w:rsidR="00316411" w:rsidRPr="00461079" w:rsidRDefault="00316411" w:rsidP="0067746A">
      <w:pPr>
        <w:spacing w:line="240" w:lineRule="exact"/>
        <w:jc w:val="both"/>
        <w:rPr>
          <w:sz w:val="22"/>
          <w:szCs w:val="22"/>
        </w:rPr>
      </w:pPr>
      <w:bookmarkStart w:id="0" w:name="_GoBack"/>
      <w:bookmarkEnd w:id="0"/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  <w:sectPr w:rsidR="00316411" w:rsidSect="0067746A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316411" w:rsidRPr="00C95FA8" w:rsidRDefault="00316411" w:rsidP="003259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C95FA8">
        <w:rPr>
          <w:sz w:val="24"/>
          <w:szCs w:val="24"/>
        </w:rPr>
        <w:t>Додаток</w:t>
      </w:r>
      <w:r>
        <w:rPr>
          <w:sz w:val="24"/>
          <w:szCs w:val="24"/>
        </w:rPr>
        <w:t xml:space="preserve"> 2</w:t>
      </w:r>
      <w:r w:rsidRPr="00C95FA8">
        <w:rPr>
          <w:sz w:val="24"/>
          <w:szCs w:val="24"/>
        </w:rPr>
        <w:t xml:space="preserve"> </w:t>
      </w:r>
    </w:p>
    <w:p w:rsidR="00316411" w:rsidRPr="00C95FA8" w:rsidRDefault="00316411" w:rsidP="0032596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до рішення </w:t>
      </w:r>
      <w:r w:rsidRPr="00C95FA8">
        <w:rPr>
          <w:sz w:val="24"/>
          <w:szCs w:val="24"/>
        </w:rPr>
        <w:t xml:space="preserve"> районної ради </w:t>
      </w:r>
    </w:p>
    <w:p w:rsidR="00316411" w:rsidRPr="004A6563" w:rsidRDefault="00316411" w:rsidP="0032596A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4A6563">
        <w:rPr>
          <w:b/>
          <w:sz w:val="24"/>
          <w:szCs w:val="24"/>
        </w:rPr>
        <w:t xml:space="preserve">від </w:t>
      </w:r>
      <w:r>
        <w:rPr>
          <w:b/>
          <w:sz w:val="24"/>
          <w:szCs w:val="24"/>
        </w:rPr>
        <w:t>«__»_____</w:t>
      </w:r>
      <w:r w:rsidRPr="004A6563">
        <w:rPr>
          <w:b/>
          <w:sz w:val="24"/>
          <w:szCs w:val="24"/>
        </w:rPr>
        <w:t xml:space="preserve">2020 року     </w:t>
      </w:r>
      <w:r w:rsidRPr="004A6563">
        <w:rPr>
          <w:b/>
          <w:sz w:val="24"/>
          <w:szCs w:val="24"/>
          <w:u w:val="single"/>
        </w:rPr>
        <w:t>№</w:t>
      </w:r>
      <w:r>
        <w:rPr>
          <w:b/>
          <w:sz w:val="24"/>
          <w:szCs w:val="24"/>
          <w:u w:val="single"/>
        </w:rPr>
        <w:t>_________</w:t>
      </w:r>
    </w:p>
    <w:p w:rsidR="00316411" w:rsidRDefault="00316411" w:rsidP="0032596A">
      <w:pPr>
        <w:jc w:val="center"/>
        <w:rPr>
          <w:b/>
        </w:rPr>
      </w:pPr>
      <w:r>
        <w:rPr>
          <w:b/>
        </w:rPr>
        <w:t xml:space="preserve">Тарифи на </w:t>
      </w:r>
      <w:r w:rsidRPr="00D824B2">
        <w:rPr>
          <w:b/>
        </w:rPr>
        <w:t>медичн</w:t>
      </w:r>
      <w:r>
        <w:rPr>
          <w:b/>
        </w:rPr>
        <w:t>і послуг</w:t>
      </w:r>
      <w:r>
        <w:rPr>
          <w:b/>
          <w:lang w:val="ru-RU"/>
        </w:rPr>
        <w:t>и</w:t>
      </w:r>
      <w:r w:rsidRPr="007D0C32">
        <w:rPr>
          <w:b/>
        </w:rPr>
        <w:t xml:space="preserve"> </w:t>
      </w:r>
    </w:p>
    <w:p w:rsidR="00316411" w:rsidRPr="004A6563" w:rsidRDefault="00316411" w:rsidP="0032596A">
      <w:pPr>
        <w:jc w:val="center"/>
        <w:rPr>
          <w:b/>
          <w:i/>
        </w:rPr>
      </w:pPr>
      <w:r w:rsidRPr="004A6563">
        <w:rPr>
          <w:b/>
          <w:i/>
        </w:rPr>
        <w:t xml:space="preserve">з </w:t>
      </w:r>
      <w:r>
        <w:rPr>
          <w:b/>
          <w:i/>
        </w:rPr>
        <w:t>«___»____</w:t>
      </w:r>
      <w:r w:rsidRPr="004A6563">
        <w:rPr>
          <w:b/>
          <w:i/>
        </w:rPr>
        <w:t>2020 року</w:t>
      </w:r>
    </w:p>
    <w:p w:rsidR="00316411" w:rsidRDefault="00316411" w:rsidP="0032596A">
      <w:pPr>
        <w:jc w:val="center"/>
      </w:pPr>
      <w:r>
        <w:t>Комунального некомерційного підприємства «Пологівська багатопрофільна лікарня інтенсивного лікування»</w:t>
      </w:r>
      <w:r w:rsidRPr="00611D63">
        <w:t xml:space="preserve"> Пологівської районної ради Запорізької області</w:t>
      </w:r>
      <w:r>
        <w:t xml:space="preserve"> (ЄДРПОУ 01992972)</w:t>
      </w:r>
    </w:p>
    <w:p w:rsidR="00316411" w:rsidRDefault="00316411" w:rsidP="0032596A">
      <w:pPr>
        <w:jc w:val="center"/>
        <w:rPr>
          <w:b/>
        </w:rPr>
      </w:pPr>
      <w:r>
        <w:rPr>
          <w:b/>
        </w:rPr>
        <w:t xml:space="preserve">Періодичних, профілактичних медичні </w:t>
      </w:r>
      <w:r w:rsidRPr="00D824B2">
        <w:rPr>
          <w:b/>
        </w:rPr>
        <w:t>огляд</w:t>
      </w:r>
      <w:r>
        <w:rPr>
          <w:b/>
        </w:rPr>
        <w:t xml:space="preserve">и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8079"/>
        <w:gridCol w:w="1560"/>
        <w:gridCol w:w="1559"/>
        <w:gridCol w:w="1276"/>
        <w:gridCol w:w="1417"/>
      </w:tblGrid>
      <w:tr w:rsidR="00316411" w:rsidRPr="00611D63" w:rsidTr="0008755D">
        <w:tc>
          <w:tcPr>
            <w:tcW w:w="567" w:type="dxa"/>
            <w:vMerge w:val="restart"/>
          </w:tcPr>
          <w:p w:rsidR="00316411" w:rsidRPr="00C745A5" w:rsidRDefault="00316411" w:rsidP="0008755D">
            <w:pPr>
              <w:jc w:val="center"/>
            </w:pPr>
          </w:p>
        </w:tc>
        <w:tc>
          <w:tcPr>
            <w:tcW w:w="8079" w:type="dxa"/>
            <w:vMerge w:val="restart"/>
          </w:tcPr>
          <w:p w:rsidR="00316411" w:rsidRPr="00C745A5" w:rsidRDefault="00316411" w:rsidP="0008755D">
            <w:pPr>
              <w:jc w:val="center"/>
            </w:pPr>
            <w:r w:rsidRPr="00C745A5">
              <w:t>Назва обстежень</w:t>
            </w:r>
          </w:p>
        </w:tc>
        <w:tc>
          <w:tcPr>
            <w:tcW w:w="3119" w:type="dxa"/>
            <w:gridSpan w:val="2"/>
          </w:tcPr>
          <w:p w:rsidR="00316411" w:rsidRPr="00FC1168" w:rsidRDefault="00316411" w:rsidP="0008755D">
            <w:pPr>
              <w:jc w:val="center"/>
            </w:pPr>
            <w:r w:rsidRPr="00FC1168">
              <w:t xml:space="preserve">Тариф без ПДВ*, грн. </w:t>
            </w:r>
          </w:p>
        </w:tc>
        <w:tc>
          <w:tcPr>
            <w:tcW w:w="2693" w:type="dxa"/>
            <w:gridSpan w:val="2"/>
          </w:tcPr>
          <w:p w:rsidR="00316411" w:rsidRPr="00FC1168" w:rsidRDefault="00316411" w:rsidP="0008755D">
            <w:pPr>
              <w:jc w:val="center"/>
            </w:pPr>
            <w:r w:rsidRPr="00FC1168">
              <w:t>Тариф з ПДВ – 20%*, грн.</w:t>
            </w:r>
          </w:p>
        </w:tc>
      </w:tr>
      <w:tr w:rsidR="00316411" w:rsidTr="0008755D">
        <w:tc>
          <w:tcPr>
            <w:tcW w:w="567" w:type="dxa"/>
            <w:vMerge/>
          </w:tcPr>
          <w:p w:rsidR="00316411" w:rsidRDefault="00316411" w:rsidP="0008755D">
            <w:pPr>
              <w:jc w:val="center"/>
            </w:pPr>
          </w:p>
        </w:tc>
        <w:tc>
          <w:tcPr>
            <w:tcW w:w="8079" w:type="dxa"/>
            <w:vMerge/>
          </w:tcPr>
          <w:p w:rsidR="00316411" w:rsidRDefault="00316411" w:rsidP="0008755D">
            <w:pPr>
              <w:jc w:val="center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чоловік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жінка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</w:tc>
      </w:tr>
      <w:tr w:rsidR="00316411" w:rsidRPr="00854651" w:rsidTr="0008755D">
        <w:trPr>
          <w:trHeight w:val="1373"/>
        </w:trPr>
        <w:tc>
          <w:tcPr>
            <w:tcW w:w="567" w:type="dxa"/>
            <w:vMerge w:val="restart"/>
          </w:tcPr>
          <w:p w:rsidR="00316411" w:rsidRPr="00680FCD" w:rsidRDefault="00316411" w:rsidP="00382829">
            <w:r>
              <w:t>1.1</w:t>
            </w:r>
          </w:p>
        </w:tc>
        <w:tc>
          <w:tcPr>
            <w:tcW w:w="8079" w:type="dxa"/>
            <w:vMerge w:val="restart"/>
          </w:tcPr>
          <w:p w:rsidR="00316411" w:rsidRDefault="00316411" w:rsidP="0008755D">
            <w:pPr>
              <w:jc w:val="both"/>
            </w:pPr>
            <w:r w:rsidRPr="00680FCD">
              <w:t xml:space="preserve">Медичні огляди згідно з наказом Міністерства охорони здоров’я України від 23.07.2002 </w:t>
            </w:r>
            <w:r w:rsidRPr="0008755D">
              <w:rPr>
                <w:b/>
              </w:rPr>
              <w:t>№280</w:t>
            </w:r>
            <w:r w:rsidRPr="00680FCD">
              <w:t xml:space="preserve">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</w:t>
            </w:r>
            <w:r>
              <w:t xml:space="preserve"> </w:t>
            </w:r>
            <w:r w:rsidRPr="00680FCD">
              <w:t>(стандарт</w:t>
            </w:r>
            <w:r>
              <w:t xml:space="preserve"> (для харчовиків)</w:t>
            </w:r>
          </w:p>
          <w:p w:rsidR="00316411" w:rsidRPr="00680FCD" w:rsidRDefault="00316411" w:rsidP="0008755D">
            <w:pPr>
              <w:jc w:val="both"/>
            </w:pPr>
            <w:r w:rsidRPr="0008755D">
              <w:rPr>
                <w:i/>
              </w:rPr>
              <w:t>Лікарські огляди</w:t>
            </w:r>
            <w:r>
              <w:t xml:space="preserve">: терапевт, дерматовенеролог, отоларинголог, акушер-гінеколог; </w:t>
            </w:r>
            <w:r w:rsidRPr="0008755D">
              <w:rPr>
                <w:i/>
              </w:rPr>
              <w:t>ФЛГ огляд; Лабораторний огляд</w:t>
            </w:r>
            <w:r>
              <w:t>: ЗАК- венозний, ЗАС, глюкоза, РПГА, мазки жіночі (2 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284,0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413,10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340,80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495,70</w:t>
            </w:r>
          </w:p>
        </w:tc>
      </w:tr>
      <w:tr w:rsidR="00316411" w:rsidRPr="00854651" w:rsidTr="0008755D">
        <w:trPr>
          <w:trHeight w:val="555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 xml:space="preserve">128,0 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163,70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153,60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196,40</w:t>
            </w:r>
          </w:p>
        </w:tc>
      </w:tr>
      <w:tr w:rsidR="00316411" w:rsidRPr="00854651" w:rsidTr="0008755D">
        <w:trPr>
          <w:trHeight w:val="41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 xml:space="preserve">33,50 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33,50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40,20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40,20</w:t>
            </w:r>
          </w:p>
        </w:tc>
      </w:tr>
      <w:tr w:rsidR="00316411" w:rsidRPr="00854651" w:rsidTr="0008755D">
        <w:trPr>
          <w:trHeight w:val="548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 xml:space="preserve">122,50 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215,90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147,0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259,10</w:t>
            </w:r>
          </w:p>
        </w:tc>
      </w:tr>
      <w:tr w:rsidR="00316411" w:rsidRPr="003F2721" w:rsidTr="0008755D">
        <w:trPr>
          <w:trHeight w:val="841"/>
        </w:trPr>
        <w:tc>
          <w:tcPr>
            <w:tcW w:w="567" w:type="dxa"/>
            <w:vMerge w:val="restart"/>
          </w:tcPr>
          <w:p w:rsidR="00316411" w:rsidRPr="00193FEC" w:rsidRDefault="00316411" w:rsidP="00382829">
            <w:r w:rsidRPr="00193FEC">
              <w:t>1.2</w:t>
            </w:r>
          </w:p>
        </w:tc>
        <w:tc>
          <w:tcPr>
            <w:tcW w:w="8079" w:type="dxa"/>
            <w:vMerge w:val="restart"/>
          </w:tcPr>
          <w:p w:rsidR="00316411" w:rsidRPr="003F2721" w:rsidRDefault="00316411" w:rsidP="0008755D">
            <w:pPr>
              <w:jc w:val="both"/>
            </w:pPr>
            <w:r w:rsidRPr="003F2721">
              <w:t>Медичні огляди згідно з наказом Міністерства охорони здоров’я України від 23.07.2002 №</w:t>
            </w:r>
            <w:r w:rsidRPr="0008755D">
              <w:rPr>
                <w:b/>
              </w:rPr>
              <w:t xml:space="preserve">280 </w:t>
            </w:r>
            <w:r w:rsidRPr="003F2721">
              <w:t>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</w:t>
            </w:r>
            <w:r>
              <w:t xml:space="preserve"> (</w:t>
            </w:r>
            <w:r w:rsidRPr="0008755D">
              <w:rPr>
                <w:b/>
              </w:rPr>
              <w:t>без отоларинголога</w:t>
            </w:r>
            <w:r>
              <w:t>)</w:t>
            </w:r>
            <w:r w:rsidRPr="003F2721">
              <w:t xml:space="preserve"> </w:t>
            </w:r>
            <w:r w:rsidRPr="0008755D">
              <w:rPr>
                <w:i/>
              </w:rPr>
              <w:t>Лікарські</w:t>
            </w:r>
            <w:r>
              <w:t xml:space="preserve"> </w:t>
            </w:r>
            <w:r w:rsidRPr="0008755D">
              <w:rPr>
                <w:i/>
              </w:rPr>
              <w:t>огляди</w:t>
            </w:r>
            <w:r w:rsidRPr="003F2721">
              <w:t xml:space="preserve">: терапевт, дерматовенеролог, акушер-гінеколог; </w:t>
            </w:r>
            <w:r w:rsidRPr="0008755D">
              <w:rPr>
                <w:i/>
              </w:rPr>
              <w:t>ФЛГ огляд</w:t>
            </w:r>
            <w:r w:rsidRPr="003F2721">
              <w:t xml:space="preserve">; </w:t>
            </w:r>
            <w:r w:rsidRPr="0008755D">
              <w:rPr>
                <w:i/>
              </w:rPr>
              <w:t>лабораторний огляд</w:t>
            </w:r>
            <w:r w:rsidRPr="003F2721">
              <w:t>: ЗАК</w:t>
            </w:r>
            <w:r>
              <w:t xml:space="preserve"> – венозний</w:t>
            </w:r>
            <w:r w:rsidRPr="003F2721">
              <w:t xml:space="preserve">, ЗАС, глюкоза, РПГА, мазки </w:t>
            </w:r>
            <w:r>
              <w:t xml:space="preserve">жіночі </w:t>
            </w:r>
            <w:r w:rsidRPr="003F2721">
              <w:t>(2 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265,60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394,60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318,70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473,50</w:t>
            </w:r>
          </w:p>
        </w:tc>
      </w:tr>
      <w:tr w:rsidR="00316411" w:rsidRPr="003F2721" w:rsidTr="0008755D">
        <w:trPr>
          <w:trHeight w:val="806"/>
        </w:trPr>
        <w:tc>
          <w:tcPr>
            <w:tcW w:w="567" w:type="dxa"/>
            <w:vMerge/>
          </w:tcPr>
          <w:p w:rsidR="00316411" w:rsidRPr="00193FEC" w:rsidRDefault="00316411" w:rsidP="00382829"/>
        </w:tc>
        <w:tc>
          <w:tcPr>
            <w:tcW w:w="8079" w:type="dxa"/>
            <w:vMerge/>
          </w:tcPr>
          <w:p w:rsidR="00316411" w:rsidRPr="003F2721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109,60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145,20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131,50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174,20</w:t>
            </w:r>
          </w:p>
        </w:tc>
      </w:tr>
      <w:tr w:rsidR="00316411" w:rsidRPr="003F2721" w:rsidTr="0008755D">
        <w:trPr>
          <w:trHeight w:val="867"/>
        </w:trPr>
        <w:tc>
          <w:tcPr>
            <w:tcW w:w="567" w:type="dxa"/>
            <w:vMerge/>
          </w:tcPr>
          <w:p w:rsidR="00316411" w:rsidRPr="00193FEC" w:rsidRDefault="00316411" w:rsidP="00382829"/>
        </w:tc>
        <w:tc>
          <w:tcPr>
            <w:tcW w:w="8079" w:type="dxa"/>
            <w:vMerge/>
          </w:tcPr>
          <w:p w:rsidR="00316411" w:rsidRPr="003F2721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33,50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33,50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40,20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40,20</w:t>
            </w:r>
          </w:p>
        </w:tc>
      </w:tr>
      <w:tr w:rsidR="00316411" w:rsidRPr="003F2721" w:rsidTr="0008755D">
        <w:trPr>
          <w:trHeight w:val="570"/>
        </w:trPr>
        <w:tc>
          <w:tcPr>
            <w:tcW w:w="567" w:type="dxa"/>
            <w:vMerge/>
          </w:tcPr>
          <w:p w:rsidR="00316411" w:rsidRPr="00193FEC" w:rsidRDefault="00316411" w:rsidP="00382829"/>
        </w:tc>
        <w:tc>
          <w:tcPr>
            <w:tcW w:w="8079" w:type="dxa"/>
            <w:vMerge/>
          </w:tcPr>
          <w:p w:rsidR="00316411" w:rsidRPr="003F2721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122,50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215,90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147,0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259,10</w:t>
            </w:r>
          </w:p>
        </w:tc>
      </w:tr>
      <w:tr w:rsidR="00316411" w:rsidRPr="001D0838" w:rsidTr="0008755D">
        <w:trPr>
          <w:trHeight w:val="751"/>
        </w:trPr>
        <w:tc>
          <w:tcPr>
            <w:tcW w:w="567" w:type="dxa"/>
            <w:vMerge w:val="restart"/>
          </w:tcPr>
          <w:p w:rsidR="00316411" w:rsidRPr="00680FCD" w:rsidRDefault="00316411" w:rsidP="00382829">
            <w:r>
              <w:t>2.1</w:t>
            </w:r>
          </w:p>
        </w:tc>
        <w:tc>
          <w:tcPr>
            <w:tcW w:w="8079" w:type="dxa"/>
            <w:vMerge w:val="restart"/>
          </w:tcPr>
          <w:p w:rsidR="00316411" w:rsidRPr="00680FCD" w:rsidRDefault="00316411" w:rsidP="0008755D">
            <w:pPr>
              <w:jc w:val="both"/>
            </w:pPr>
            <w:r w:rsidRPr="00680FCD">
              <w:t xml:space="preserve">Медичні огляди згідно з наказом Міністерства охорони здоров’я України від 21.05.2007 </w:t>
            </w:r>
            <w:r w:rsidRPr="0008755D">
              <w:rPr>
                <w:b/>
              </w:rPr>
              <w:t>№246</w:t>
            </w:r>
            <w:r w:rsidRPr="00680FCD">
              <w:t xml:space="preserve"> «Про затвердження Порядку проведення медичних оглядів працівників певних категорій» (стандарт</w:t>
            </w:r>
            <w:r>
              <w:t xml:space="preserve"> (</w:t>
            </w:r>
            <w:r w:rsidRPr="0008755D">
              <w:rPr>
                <w:b/>
              </w:rPr>
              <w:t>повний</w:t>
            </w:r>
            <w:r>
              <w:t xml:space="preserve">) </w:t>
            </w:r>
            <w:r w:rsidRPr="0008755D">
              <w:rPr>
                <w:i/>
              </w:rPr>
              <w:t xml:space="preserve"> огляди: </w:t>
            </w:r>
            <w:r>
              <w:t xml:space="preserve">терапевт (профпатолог), хірург, офтальмолог, отоларинголог, невропатолог, дерматовенеролог, акушер-гінеколог; </w:t>
            </w:r>
            <w:r w:rsidRPr="0008755D">
              <w:rPr>
                <w:i/>
              </w:rPr>
              <w:t>ЕКГ; ФЛГ;</w:t>
            </w:r>
            <w:r>
              <w:t xml:space="preserve"> </w:t>
            </w:r>
            <w:r w:rsidRPr="0008755D">
              <w:rPr>
                <w:i/>
              </w:rPr>
              <w:t>лабораторний огляд:</w:t>
            </w:r>
            <w:r>
              <w:t xml:space="preserve"> ЗАК - венозний, ЗАС, РПР, глюкоза, мазки жіночі (2шт.))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08755D">
              <w:rPr>
                <w:b/>
                <w:sz w:val="32"/>
                <w:szCs w:val="32"/>
              </w:rPr>
              <w:t>351,90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08755D">
              <w:rPr>
                <w:b/>
                <w:sz w:val="32"/>
                <w:szCs w:val="32"/>
              </w:rPr>
              <w:t>467,80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422,30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561,40</w:t>
            </w:r>
          </w:p>
        </w:tc>
      </w:tr>
      <w:tr w:rsidR="00316411" w:rsidRPr="001D0838" w:rsidTr="0008755D">
        <w:trPr>
          <w:trHeight w:val="548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173,60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196,10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208,30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235,40</w:t>
            </w:r>
          </w:p>
        </w:tc>
      </w:tr>
      <w:tr w:rsidR="00316411" w:rsidRPr="001D0838" w:rsidTr="0008755D">
        <w:trPr>
          <w:trHeight w:val="428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1D0838" w:rsidTr="0008755D">
        <w:trPr>
          <w:trHeight w:val="422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128,30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221,70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154,0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266,0</w:t>
            </w:r>
          </w:p>
        </w:tc>
      </w:tr>
      <w:tr w:rsidR="00316411" w:rsidRPr="00D577F2" w:rsidTr="0008755D">
        <w:trPr>
          <w:trHeight w:val="856"/>
        </w:trPr>
        <w:tc>
          <w:tcPr>
            <w:tcW w:w="567" w:type="dxa"/>
            <w:vMerge w:val="restart"/>
          </w:tcPr>
          <w:p w:rsidR="00316411" w:rsidRDefault="00316411" w:rsidP="00382829">
            <w:r>
              <w:t>2.2</w:t>
            </w:r>
          </w:p>
        </w:tc>
        <w:tc>
          <w:tcPr>
            <w:tcW w:w="8079" w:type="dxa"/>
            <w:vMerge w:val="restart"/>
          </w:tcPr>
          <w:p w:rsidR="00316411" w:rsidRDefault="00316411" w:rsidP="0008755D">
            <w:pPr>
              <w:jc w:val="both"/>
            </w:pPr>
            <w:r w:rsidRPr="00D577F2">
              <w:t xml:space="preserve">Медичні огляди згідно з наказом Міністерства охорони здоров’я України від 21.05.2007 </w:t>
            </w:r>
            <w:r w:rsidRPr="0008755D">
              <w:rPr>
                <w:b/>
              </w:rPr>
              <w:t>№246</w:t>
            </w:r>
            <w:r w:rsidRPr="00D577F2">
              <w:t xml:space="preserve"> «Про затвердження Порядку проведення медичних оглядів працівників певних категорій» </w:t>
            </w:r>
            <w:r>
              <w:t xml:space="preserve"> </w:t>
            </w:r>
            <w:r w:rsidRPr="00D577F2">
              <w:t>(стандарт</w:t>
            </w:r>
            <w:r w:rsidRPr="0008755D">
              <w:rPr>
                <w:b/>
              </w:rPr>
              <w:t xml:space="preserve"> </w:t>
            </w:r>
            <w:r>
              <w:t>(</w:t>
            </w:r>
            <w:r w:rsidRPr="0008755D">
              <w:rPr>
                <w:b/>
              </w:rPr>
              <w:t>без хірурга</w:t>
            </w:r>
            <w:r>
              <w:t>)</w:t>
            </w:r>
          </w:p>
          <w:p w:rsidR="00316411" w:rsidRPr="00680FCD" w:rsidRDefault="00316411" w:rsidP="0008755D">
            <w:pPr>
              <w:jc w:val="both"/>
            </w:pPr>
            <w:r w:rsidRPr="0008755D">
              <w:rPr>
                <w:i/>
              </w:rPr>
              <w:t>лікарські огляди</w:t>
            </w:r>
            <w:r w:rsidRPr="00D577F2">
              <w:t xml:space="preserve">: терапевт (профпатолог), офтальмолог, отоларинголог, невропатолог, дерматовенеролог, акушер-нгінеколог; </w:t>
            </w:r>
            <w:r w:rsidRPr="0008755D">
              <w:rPr>
                <w:i/>
              </w:rPr>
              <w:t>ЕКГ; ФЛГ</w:t>
            </w:r>
            <w:r w:rsidRPr="00D577F2">
              <w:t>;</w:t>
            </w:r>
            <w:r>
              <w:t xml:space="preserve"> </w:t>
            </w:r>
            <w:r w:rsidRPr="00D577F2">
              <w:t xml:space="preserve"> </w:t>
            </w:r>
            <w:r w:rsidRPr="0008755D">
              <w:rPr>
                <w:i/>
              </w:rPr>
              <w:t>лабораторні огляди</w:t>
            </w:r>
            <w:r w:rsidRPr="00D577F2">
              <w:t>: ЗАК - венозний, ЗАС, РПР, глюкоза, мазки жіночі (2 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326,30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442,10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391,60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530,50</w:t>
            </w:r>
          </w:p>
        </w:tc>
      </w:tr>
      <w:tr w:rsidR="00316411" w:rsidRPr="00D577F2" w:rsidTr="0008755D">
        <w:trPr>
          <w:trHeight w:val="558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D577F2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148,0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170,40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177,60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204,50</w:t>
            </w:r>
          </w:p>
        </w:tc>
      </w:tr>
      <w:tr w:rsidR="00316411" w:rsidRPr="00D577F2" w:rsidTr="0008755D">
        <w:trPr>
          <w:trHeight w:val="410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D577F2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D577F2" w:rsidTr="0008755D">
        <w:trPr>
          <w:trHeight w:val="432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D577F2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128,30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221,70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154,0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266,0</w:t>
            </w:r>
          </w:p>
        </w:tc>
      </w:tr>
      <w:tr w:rsidR="00316411" w:rsidRPr="00321CD9" w:rsidTr="0008755D">
        <w:trPr>
          <w:trHeight w:val="950"/>
        </w:trPr>
        <w:tc>
          <w:tcPr>
            <w:tcW w:w="567" w:type="dxa"/>
            <w:vMerge w:val="restart"/>
          </w:tcPr>
          <w:p w:rsidR="00316411" w:rsidRPr="00680FCD" w:rsidRDefault="00316411" w:rsidP="00382829">
            <w:r>
              <w:t>3.1</w:t>
            </w:r>
          </w:p>
        </w:tc>
        <w:tc>
          <w:tcPr>
            <w:tcW w:w="8079" w:type="dxa"/>
            <w:vMerge w:val="restart"/>
          </w:tcPr>
          <w:p w:rsidR="00316411" w:rsidRPr="00680FCD" w:rsidRDefault="00316411" w:rsidP="0008755D">
            <w:pPr>
              <w:jc w:val="both"/>
            </w:pPr>
            <w:r w:rsidRPr="00680FCD">
              <w:t xml:space="preserve">Медичні огляди  згідно з наказом Міністерства транспорту та зв’язку України від 29.04.2010 </w:t>
            </w:r>
            <w:r w:rsidRPr="0008755D">
              <w:rPr>
                <w:b/>
              </w:rPr>
              <w:t>№240</w:t>
            </w:r>
            <w:r w:rsidRPr="00680FCD"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</w:t>
            </w:r>
            <w:r w:rsidRPr="00F76074">
              <w:t>»</w:t>
            </w:r>
            <w:r>
              <w:t xml:space="preserve">  (</w:t>
            </w:r>
            <w:r w:rsidRPr="0008755D">
              <w:rPr>
                <w:b/>
              </w:rPr>
              <w:t xml:space="preserve">стандарт </w:t>
            </w:r>
            <w:r w:rsidRPr="00F76074">
              <w:t>(</w:t>
            </w:r>
            <w:r>
              <w:t>без вікових критерій</w:t>
            </w:r>
            <w:r w:rsidRPr="00680FCD">
              <w:t>)</w:t>
            </w:r>
            <w:r>
              <w:t xml:space="preserve">  О</w:t>
            </w:r>
            <w:r w:rsidRPr="0008755D">
              <w:rPr>
                <w:i/>
              </w:rPr>
              <w:t>гляди:</w:t>
            </w:r>
            <w:r>
              <w:t xml:space="preserve"> терапевт (профпатолог), хірург, офтальмолог, отоларинголог, невропатолог, дерматовенеролог, акушер-гінеколог; </w:t>
            </w:r>
            <w:r w:rsidRPr="0008755D">
              <w:rPr>
                <w:i/>
              </w:rPr>
              <w:t>ЕКГ, ФЛГ, Лабораторний огляд:</w:t>
            </w:r>
            <w:r>
              <w:t xml:space="preserve"> ЗАК –венозний, ЗАС, РПР, глюкоза, мазки жіночі (2шт.)) 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337,90</w:t>
            </w: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453,70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405,50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544,40</w:t>
            </w:r>
          </w:p>
        </w:tc>
      </w:tr>
      <w:tr w:rsidR="00316411" w:rsidRPr="00321CD9" w:rsidTr="0008755D">
        <w:trPr>
          <w:trHeight w:val="55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159,60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182,0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191,50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218,40</w:t>
            </w:r>
          </w:p>
        </w:tc>
      </w:tr>
      <w:tr w:rsidR="00316411" w:rsidRPr="00321CD9" w:rsidTr="0008755D">
        <w:trPr>
          <w:trHeight w:val="560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321CD9" w:rsidTr="0008755D">
        <w:trPr>
          <w:trHeight w:val="69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128,30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221,70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154,0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266,0</w:t>
            </w:r>
          </w:p>
        </w:tc>
      </w:tr>
      <w:tr w:rsidR="00316411" w:rsidRPr="00FC1168" w:rsidTr="0008755D">
        <w:trPr>
          <w:trHeight w:val="1124"/>
        </w:trPr>
        <w:tc>
          <w:tcPr>
            <w:tcW w:w="567" w:type="dxa"/>
            <w:vMerge w:val="restart"/>
          </w:tcPr>
          <w:p w:rsidR="00316411" w:rsidRDefault="00316411" w:rsidP="00382829">
            <w:r>
              <w:t>3.2</w:t>
            </w:r>
          </w:p>
        </w:tc>
        <w:tc>
          <w:tcPr>
            <w:tcW w:w="8079" w:type="dxa"/>
            <w:vMerge w:val="restart"/>
          </w:tcPr>
          <w:p w:rsidR="00316411" w:rsidRDefault="00316411" w:rsidP="0008755D">
            <w:pPr>
              <w:jc w:val="both"/>
            </w:pPr>
            <w:r w:rsidRPr="00680FCD">
              <w:t xml:space="preserve">Медичні огляди  згідно з наказом Міністерства транспорту та зв’язку України від 29.04.2010 </w:t>
            </w:r>
            <w:r w:rsidRPr="0008755D">
              <w:rPr>
                <w:b/>
              </w:rPr>
              <w:t>№240</w:t>
            </w:r>
            <w:r w:rsidRPr="00680FCD"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</w:t>
            </w:r>
            <w:r w:rsidRPr="00D577F2">
              <w:t>.</w:t>
            </w:r>
            <w:r>
              <w:t xml:space="preserve"> (</w:t>
            </w:r>
            <w:r w:rsidRPr="0008755D">
              <w:rPr>
                <w:b/>
              </w:rPr>
              <w:t xml:space="preserve">без дерматовенеролога, </w:t>
            </w:r>
            <w:r w:rsidRPr="00D577F2">
              <w:t>РПР</w:t>
            </w:r>
            <w:r>
              <w:t xml:space="preserve"> та вікових критеріїв</w:t>
            </w:r>
            <w:r w:rsidRPr="00D577F2">
              <w:t>)</w:t>
            </w:r>
            <w:r>
              <w:t xml:space="preserve"> </w:t>
            </w:r>
            <w:r w:rsidRPr="0008755D">
              <w:rPr>
                <w:i/>
              </w:rPr>
              <w:t>Лікарські</w:t>
            </w:r>
            <w:r>
              <w:t xml:space="preserve"> </w:t>
            </w:r>
            <w:r w:rsidRPr="0008755D">
              <w:rPr>
                <w:i/>
              </w:rPr>
              <w:t>огляди:</w:t>
            </w:r>
            <w:r>
              <w:t xml:space="preserve"> терапевт (профпатолог), хірург, офтальмолог, отоларинголог, невропатолог, акушер-гінеколог; </w:t>
            </w:r>
          </w:p>
          <w:p w:rsidR="00316411" w:rsidRPr="00680FCD" w:rsidRDefault="00316411" w:rsidP="0008755D">
            <w:pPr>
              <w:jc w:val="both"/>
            </w:pPr>
            <w:r w:rsidRPr="0008755D">
              <w:rPr>
                <w:i/>
              </w:rPr>
              <w:t>ЕКГ, ФЛГ, Лабораторний огляд:</w:t>
            </w:r>
            <w:r>
              <w:t xml:space="preserve"> ЗАК –венозний, ЗАС, глюкоза, мазки жіночі (2шт.))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tabs>
                <w:tab w:val="center" w:pos="742"/>
              </w:tabs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295,50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411,40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354,60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493,70</w:t>
            </w:r>
          </w:p>
        </w:tc>
      </w:tr>
      <w:tr w:rsidR="00316411" w:rsidRPr="00D577F2" w:rsidTr="0008755D">
        <w:trPr>
          <w:trHeight w:val="560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 xml:space="preserve">  145,30 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 xml:space="preserve">167,80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174,40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201,40</w:t>
            </w:r>
          </w:p>
        </w:tc>
      </w:tr>
      <w:tr w:rsidR="00316411" w:rsidRPr="00D577F2" w:rsidTr="0008755D">
        <w:trPr>
          <w:trHeight w:val="554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D577F2" w:rsidTr="0008755D">
        <w:trPr>
          <w:trHeight w:val="678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100,20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193,60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120,20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232,30</w:t>
            </w:r>
          </w:p>
        </w:tc>
      </w:tr>
      <w:tr w:rsidR="00316411" w:rsidRPr="00AD34DB" w:rsidTr="0008755D">
        <w:trPr>
          <w:trHeight w:val="986"/>
        </w:trPr>
        <w:tc>
          <w:tcPr>
            <w:tcW w:w="567" w:type="dxa"/>
            <w:vMerge w:val="restart"/>
          </w:tcPr>
          <w:p w:rsidR="00316411" w:rsidRPr="00680FCD" w:rsidRDefault="00316411" w:rsidP="00382829">
            <w:r>
              <w:t>4</w:t>
            </w:r>
          </w:p>
        </w:tc>
        <w:tc>
          <w:tcPr>
            <w:tcW w:w="8079" w:type="dxa"/>
            <w:vMerge w:val="restart"/>
          </w:tcPr>
          <w:p w:rsidR="00316411" w:rsidRDefault="00316411" w:rsidP="00382829">
            <w:r w:rsidRPr="00680FCD">
              <w:t xml:space="preserve">Медичний огляд для одержання дозволу на об’єкту  дозвільної системи згідно з Наказом Міністерства охорони здоров’я України  </w:t>
            </w:r>
            <w:r w:rsidRPr="0008755D">
              <w:rPr>
                <w:b/>
              </w:rPr>
              <w:t>№ 252</w:t>
            </w:r>
            <w:r w:rsidRPr="00680FCD">
              <w:t xml:space="preserve"> від 20.10.99  «Про затвердження Порядку видачі медичної довідки для отримання дозволу (ліцензії) на об'єкт дозвільної системи» </w:t>
            </w:r>
            <w:r>
              <w:t xml:space="preserve">(Стандарт </w:t>
            </w:r>
            <w:r w:rsidRPr="0008755D">
              <w:rPr>
                <w:b/>
              </w:rPr>
              <w:t>з сертифікатами</w:t>
            </w:r>
            <w:r>
              <w:t xml:space="preserve"> )</w:t>
            </w:r>
          </w:p>
          <w:p w:rsidR="00316411" w:rsidRPr="00680FCD" w:rsidRDefault="00316411" w:rsidP="00382829">
            <w:r>
              <w:t xml:space="preserve"> </w:t>
            </w:r>
            <w:r w:rsidRPr="0008755D">
              <w:rPr>
                <w:i/>
              </w:rPr>
              <w:t>огляди:</w:t>
            </w:r>
            <w:r>
              <w:t xml:space="preserve"> терапевт, офтальмолог, отоларинголог, невропатолог, акушер-гінеколог; наркологічний огляд + сертифікат + ГГТ, психіатричний огляд + сертифікат); </w:t>
            </w:r>
            <w:r w:rsidRPr="0008755D">
              <w:rPr>
                <w:i/>
              </w:rPr>
              <w:t>ЕКГ, ФЛГ;</w:t>
            </w:r>
            <w:r>
              <w:t xml:space="preserve"> </w:t>
            </w:r>
            <w:r w:rsidRPr="0008755D">
              <w:rPr>
                <w:i/>
              </w:rPr>
              <w:t>лабораторні огляди</w:t>
            </w:r>
            <w:r>
              <w:t>: ЗАК-венозний, ЗАМ, глюкоза, мазки жіночі (2шт.))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475,40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591,30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570,50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709,60</w:t>
            </w:r>
          </w:p>
        </w:tc>
      </w:tr>
      <w:tr w:rsidR="00316411" w:rsidRPr="00AD34DB" w:rsidTr="0008755D">
        <w:trPr>
          <w:trHeight w:val="551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325,20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347,70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390,30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417,30</w:t>
            </w:r>
          </w:p>
        </w:tc>
      </w:tr>
      <w:tr w:rsidR="00316411" w:rsidRPr="00AD34DB" w:rsidTr="0008755D">
        <w:trPr>
          <w:trHeight w:val="559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AD34DB" w:rsidTr="0008755D">
        <w:trPr>
          <w:trHeight w:val="80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100,20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193,60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120,20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232,30</w:t>
            </w:r>
          </w:p>
        </w:tc>
      </w:tr>
      <w:tr w:rsidR="00316411" w:rsidRPr="00C510EE" w:rsidTr="0008755D">
        <w:trPr>
          <w:trHeight w:val="807"/>
        </w:trPr>
        <w:tc>
          <w:tcPr>
            <w:tcW w:w="567" w:type="dxa"/>
            <w:vMerge w:val="restart"/>
          </w:tcPr>
          <w:p w:rsidR="00316411" w:rsidRPr="00680FCD" w:rsidRDefault="00316411" w:rsidP="00382829">
            <w:r>
              <w:t>5.1</w:t>
            </w:r>
          </w:p>
        </w:tc>
        <w:tc>
          <w:tcPr>
            <w:tcW w:w="8079" w:type="dxa"/>
            <w:vMerge w:val="restart"/>
          </w:tcPr>
          <w:p w:rsidR="00316411" w:rsidRPr="00C510EE" w:rsidRDefault="00316411" w:rsidP="0008755D">
            <w:pPr>
              <w:jc w:val="both"/>
            </w:pPr>
            <w:r w:rsidRPr="00680FCD">
              <w:t xml:space="preserve">Медичний огляд водіїв транспортних засобів і кандидатів у </w:t>
            </w:r>
            <w:r w:rsidRPr="0008755D">
              <w:rPr>
                <w:b/>
              </w:rPr>
              <w:t>водії</w:t>
            </w:r>
            <w:r w:rsidRPr="00680FCD">
              <w:t xml:space="preserve"> згідно наказу Міністерства охорони здоров’я України,  Міністерство внутрішніх спав України </w:t>
            </w:r>
            <w:r w:rsidRPr="0008755D">
              <w:rPr>
                <w:b/>
              </w:rPr>
              <w:t>№ 65/80</w:t>
            </w:r>
            <w:r w:rsidRPr="00680FCD">
              <w:t xml:space="preserve">   від 31.01.2013  «Про затвердження Положення про медичний огляд кандидатів у водії та водіїв транспортних засобів» </w:t>
            </w:r>
            <w:r w:rsidRPr="00C510EE">
              <w:t>(Стандарт</w:t>
            </w:r>
            <w:r w:rsidRPr="0008755D">
              <w:rPr>
                <w:b/>
              </w:rPr>
              <w:t xml:space="preserve"> </w:t>
            </w:r>
            <w:r w:rsidRPr="00C510EE">
              <w:t xml:space="preserve">- </w:t>
            </w:r>
            <w:r w:rsidRPr="0008755D">
              <w:rPr>
                <w:i/>
              </w:rPr>
              <w:t>огляди</w:t>
            </w:r>
            <w:r w:rsidRPr="00C510EE">
              <w:t xml:space="preserve">: терапевт, </w:t>
            </w:r>
            <w:r>
              <w:t xml:space="preserve">хірург, </w:t>
            </w:r>
            <w:r w:rsidRPr="00C510EE">
              <w:t>офтальмолог, отоларинголог, невропатолог, акушер-гінеколог; наркологічний огляд + сертифікат</w:t>
            </w:r>
            <w:r>
              <w:t xml:space="preserve"> + ГГТ</w:t>
            </w:r>
            <w:r w:rsidRPr="00C510EE">
              <w:t xml:space="preserve">, психіатричний огляд + сертифікат,  </w:t>
            </w:r>
            <w:r w:rsidRPr="0008755D">
              <w:rPr>
                <w:i/>
              </w:rPr>
              <w:t>ЕКГ, ФЛГ; лабораторні огляди:</w:t>
            </w:r>
            <w:r w:rsidRPr="00C510EE">
              <w:t xml:space="preserve"> ЗАК-венозний, ЗАМ, глюкоза</w:t>
            </w:r>
            <w:r>
              <w:t>, мазки жіночі (2 шт.)</w:t>
            </w:r>
            <w:r w:rsidRPr="00C510EE">
              <w:t>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501,10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617,0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601,30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740,40</w:t>
            </w:r>
          </w:p>
        </w:tc>
      </w:tr>
      <w:tr w:rsidR="00316411" w:rsidRPr="00C510EE" w:rsidTr="0008755D">
        <w:trPr>
          <w:trHeight w:val="80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350,90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373,40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421,10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448,10</w:t>
            </w:r>
          </w:p>
        </w:tc>
      </w:tr>
      <w:tr w:rsidR="00316411" w:rsidRPr="00C510EE" w:rsidTr="0008755D">
        <w:trPr>
          <w:trHeight w:val="338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C510EE" w:rsidTr="0008755D">
        <w:trPr>
          <w:trHeight w:val="644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80FCD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100,20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193,60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120,20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232,30</w:t>
            </w:r>
          </w:p>
        </w:tc>
      </w:tr>
      <w:tr w:rsidR="00316411" w:rsidRPr="00193FEC" w:rsidTr="0008755D">
        <w:trPr>
          <w:trHeight w:val="558"/>
        </w:trPr>
        <w:tc>
          <w:tcPr>
            <w:tcW w:w="567" w:type="dxa"/>
            <w:vMerge w:val="restart"/>
          </w:tcPr>
          <w:p w:rsidR="00316411" w:rsidRDefault="00316411" w:rsidP="00382829">
            <w:r>
              <w:t>5.2</w:t>
            </w:r>
          </w:p>
        </w:tc>
        <w:tc>
          <w:tcPr>
            <w:tcW w:w="8079" w:type="dxa"/>
            <w:vMerge w:val="restart"/>
          </w:tcPr>
          <w:p w:rsidR="00316411" w:rsidRPr="00611D63" w:rsidRDefault="00316411" w:rsidP="0008755D">
            <w:pPr>
              <w:jc w:val="both"/>
            </w:pPr>
            <w:r w:rsidRPr="00193FEC">
              <w:t xml:space="preserve">Медичний огляд водіїв транспортних засобів і кандидатів у </w:t>
            </w:r>
            <w:r w:rsidRPr="0008755D">
              <w:rPr>
                <w:b/>
              </w:rPr>
              <w:t xml:space="preserve">водії </w:t>
            </w:r>
            <w:r w:rsidRPr="00193FEC">
              <w:t>згідно наказу Міністерства охорони здоров’я України,  Міністерство внутрішніх спав України № 65/80   від 31.01.2013  «Про затвердження Положення про медичний огляд кандидатів у водії та водіїв транспортних засобів»</w:t>
            </w:r>
            <w:r>
              <w:t xml:space="preserve"> </w:t>
            </w:r>
            <w:r w:rsidRPr="00193FEC">
              <w:t>(Стандарт</w:t>
            </w:r>
            <w:r w:rsidRPr="0008755D">
              <w:rPr>
                <w:b/>
              </w:rPr>
              <w:t xml:space="preserve"> без сертиф.</w:t>
            </w:r>
            <w:r w:rsidRPr="00193FEC">
              <w:t xml:space="preserve">)- </w:t>
            </w:r>
            <w:r w:rsidRPr="0008755D">
              <w:rPr>
                <w:i/>
              </w:rPr>
              <w:t>огляди:</w:t>
            </w:r>
            <w:r w:rsidRPr="00193FEC">
              <w:t xml:space="preserve"> терапевт, хірург, офтальмолог, отоларинголог, невропатолог, акушер-гінеколог; наркологічний огляд </w:t>
            </w:r>
            <w:r>
              <w:t>, психіатричний огляд</w:t>
            </w:r>
            <w:r w:rsidRPr="00193FEC">
              <w:t xml:space="preserve">,  </w:t>
            </w:r>
            <w:r w:rsidRPr="0008755D">
              <w:rPr>
                <w:i/>
              </w:rPr>
              <w:t>ЕКГ, ФЛГ; лабораторні огляди</w:t>
            </w:r>
            <w:r w:rsidRPr="00193FEC">
              <w:t>: ЗАК-венозний, ЗАМ, глюкоза, мазки жіночі (2 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399,30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515,20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479,20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618,20</w:t>
            </w:r>
          </w:p>
        </w:tc>
      </w:tr>
      <w:tr w:rsidR="00316411" w:rsidRPr="00193FEC" w:rsidTr="0008755D">
        <w:trPr>
          <w:trHeight w:val="66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193FEC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249,10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271,60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299,0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325,90</w:t>
            </w:r>
          </w:p>
        </w:tc>
      </w:tr>
      <w:tr w:rsidR="00316411" w:rsidRPr="00193FEC" w:rsidTr="0008755D">
        <w:trPr>
          <w:trHeight w:val="562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193FEC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193FEC" w:rsidTr="0008755D">
        <w:trPr>
          <w:trHeight w:val="539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193FEC" w:rsidRDefault="00316411" w:rsidP="00382829"/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100,20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193,60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120,20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232,30</w:t>
            </w:r>
          </w:p>
        </w:tc>
      </w:tr>
      <w:tr w:rsidR="00316411" w:rsidRPr="00073BDA" w:rsidTr="0008755D">
        <w:trPr>
          <w:trHeight w:val="564"/>
        </w:trPr>
        <w:tc>
          <w:tcPr>
            <w:tcW w:w="567" w:type="dxa"/>
            <w:vMerge w:val="restart"/>
          </w:tcPr>
          <w:p w:rsidR="00316411" w:rsidRPr="00611D63" w:rsidRDefault="00316411" w:rsidP="00382829">
            <w:r>
              <w:t>6.1</w:t>
            </w:r>
          </w:p>
        </w:tc>
        <w:tc>
          <w:tcPr>
            <w:tcW w:w="8079" w:type="dxa"/>
            <w:vMerge w:val="restart"/>
          </w:tcPr>
          <w:p w:rsidR="00316411" w:rsidRPr="00611D63" w:rsidRDefault="00316411" w:rsidP="0008755D">
            <w:pPr>
              <w:jc w:val="both"/>
            </w:pPr>
            <w:r w:rsidRPr="00611D63">
              <w:t xml:space="preserve">Медичний огляд попередній профілактичний </w:t>
            </w:r>
            <w:r w:rsidRPr="0008755D">
              <w:rPr>
                <w:b/>
              </w:rPr>
              <w:t>при прийнятті на роботу</w:t>
            </w:r>
            <w:r w:rsidRPr="00611D63">
              <w:t xml:space="preserve"> згідно наказ</w:t>
            </w:r>
            <w:r>
              <w:t xml:space="preserve">у </w:t>
            </w:r>
            <w:r w:rsidRPr="00611D63">
              <w:t>Міністерства охорони здоров’я України</w:t>
            </w:r>
            <w:r>
              <w:t xml:space="preserve"> </w:t>
            </w:r>
            <w:r w:rsidRPr="0008755D">
              <w:rPr>
                <w:b/>
              </w:rPr>
              <w:t xml:space="preserve">№ 280  </w:t>
            </w:r>
            <w:r>
              <w:t xml:space="preserve">(стандарт </w:t>
            </w:r>
            <w:r w:rsidRPr="0008755D">
              <w:rPr>
                <w:i/>
              </w:rPr>
              <w:t>- огляди</w:t>
            </w:r>
            <w:r w:rsidRPr="00073BDA">
              <w:t>: терапевт,</w:t>
            </w:r>
            <w:r>
              <w:t xml:space="preserve"> хірург, офтальмолог, </w:t>
            </w:r>
            <w:r w:rsidRPr="00073BDA">
              <w:t xml:space="preserve"> дерматовенеролог, отоларинголог,</w:t>
            </w:r>
            <w:r>
              <w:t xml:space="preserve"> нарколог, невропатолог,</w:t>
            </w:r>
            <w:r w:rsidRPr="00073BDA">
              <w:t xml:space="preserve"> акушер-гінеколог</w:t>
            </w:r>
            <w:r w:rsidRPr="0008755D">
              <w:rPr>
                <w:i/>
              </w:rPr>
              <w:t>; ФЛГ</w:t>
            </w:r>
            <w:r w:rsidRPr="00073BDA">
              <w:t xml:space="preserve"> огляд; </w:t>
            </w:r>
            <w:r w:rsidRPr="0008755D">
              <w:rPr>
                <w:i/>
              </w:rPr>
              <w:t>лабораторний огляд:</w:t>
            </w:r>
            <w:r w:rsidRPr="00073BDA">
              <w:t xml:space="preserve"> ЗАК- венозний, ЗАС, глюкоза, РПГА, мазки жіночі (2 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356,40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472,30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427,70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566,80</w:t>
            </w:r>
          </w:p>
        </w:tc>
      </w:tr>
      <w:tr w:rsidR="00316411" w:rsidRPr="00073BDA" w:rsidTr="0008755D">
        <w:trPr>
          <w:trHeight w:val="52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11D63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200,40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222,90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240,50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267,50</w:t>
            </w:r>
          </w:p>
        </w:tc>
      </w:tr>
      <w:tr w:rsidR="00316411" w:rsidRPr="00073BDA" w:rsidTr="0008755D">
        <w:trPr>
          <w:trHeight w:val="447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11D63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33,50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33,50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40,20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40,20</w:t>
            </w:r>
          </w:p>
        </w:tc>
      </w:tr>
      <w:tr w:rsidR="00316411" w:rsidRPr="00073BDA" w:rsidTr="0008755D">
        <w:trPr>
          <w:trHeight w:val="526"/>
        </w:trPr>
        <w:tc>
          <w:tcPr>
            <w:tcW w:w="567" w:type="dxa"/>
            <w:vMerge/>
          </w:tcPr>
          <w:p w:rsidR="00316411" w:rsidRDefault="00316411" w:rsidP="00382829"/>
        </w:tc>
        <w:tc>
          <w:tcPr>
            <w:tcW w:w="8079" w:type="dxa"/>
            <w:vMerge/>
          </w:tcPr>
          <w:p w:rsidR="00316411" w:rsidRPr="00611D63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122,50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215,90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147,0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259,10</w:t>
            </w:r>
          </w:p>
        </w:tc>
      </w:tr>
      <w:tr w:rsidR="00316411" w:rsidRPr="00193FEC" w:rsidTr="0008755D">
        <w:trPr>
          <w:trHeight w:val="564"/>
        </w:trPr>
        <w:tc>
          <w:tcPr>
            <w:tcW w:w="567" w:type="dxa"/>
            <w:vMerge w:val="restart"/>
          </w:tcPr>
          <w:p w:rsidR="00316411" w:rsidRDefault="00316411" w:rsidP="0008755D">
            <w:pPr>
              <w:jc w:val="both"/>
            </w:pPr>
            <w:r>
              <w:t>6.2</w:t>
            </w:r>
          </w:p>
        </w:tc>
        <w:tc>
          <w:tcPr>
            <w:tcW w:w="8079" w:type="dxa"/>
            <w:vMerge w:val="restart"/>
          </w:tcPr>
          <w:p w:rsidR="00316411" w:rsidRDefault="00316411" w:rsidP="0008755D">
            <w:pPr>
              <w:jc w:val="both"/>
            </w:pPr>
            <w:r w:rsidRPr="00611D63">
              <w:t xml:space="preserve">Медичний огляд попередній профілактичний </w:t>
            </w:r>
            <w:r w:rsidRPr="0008755D">
              <w:rPr>
                <w:b/>
              </w:rPr>
              <w:t>при прийнятті на роботу</w:t>
            </w:r>
            <w:r w:rsidRPr="00611D63">
              <w:t xml:space="preserve"> згідно наказ</w:t>
            </w:r>
            <w:r>
              <w:t>у</w:t>
            </w:r>
            <w:r w:rsidRPr="00611D63">
              <w:t xml:space="preserve"> Міністерства охорони здоров’я України</w:t>
            </w:r>
            <w:r>
              <w:t xml:space="preserve"> </w:t>
            </w:r>
            <w:r w:rsidRPr="0008755D">
              <w:rPr>
                <w:b/>
              </w:rPr>
              <w:t xml:space="preserve">№ 246 </w:t>
            </w:r>
            <w:r w:rsidRPr="00680FCD">
              <w:t>(стандарт</w:t>
            </w:r>
            <w:r>
              <w:t>:</w:t>
            </w:r>
            <w:r w:rsidRPr="0008755D">
              <w:rPr>
                <w:i/>
              </w:rPr>
              <w:t xml:space="preserve">- огляди: </w:t>
            </w:r>
            <w:r>
              <w:t xml:space="preserve">терапевт (профпатолог), хірург, офтальмолог, отоларинголог, невропатолог, психіатр, нарколог, дерматовенеролог, акушер-нгінеколог; </w:t>
            </w:r>
            <w:r w:rsidRPr="0008755D">
              <w:rPr>
                <w:i/>
              </w:rPr>
              <w:t>ЕКГ; ФЛГ;</w:t>
            </w:r>
            <w:r>
              <w:t xml:space="preserve"> </w:t>
            </w:r>
            <w:r w:rsidRPr="0008755D">
              <w:rPr>
                <w:i/>
              </w:rPr>
              <w:t>лабораторний огляд:</w:t>
            </w:r>
            <w:r>
              <w:t xml:space="preserve"> ЗАК - венозний, ЗАС, РПР, глюкоза, мазки жіночі (2 шт.))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409,90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525,70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491,90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630,80</w:t>
            </w:r>
          </w:p>
        </w:tc>
      </w:tr>
      <w:tr w:rsidR="00316411" w:rsidRPr="00193FEC" w:rsidTr="0008755D">
        <w:trPr>
          <w:trHeight w:val="399"/>
        </w:trPr>
        <w:tc>
          <w:tcPr>
            <w:tcW w:w="567" w:type="dxa"/>
            <w:vMerge/>
          </w:tcPr>
          <w:p w:rsidR="00316411" w:rsidRDefault="00316411" w:rsidP="0008755D">
            <w:pPr>
              <w:jc w:val="both"/>
            </w:pPr>
          </w:p>
        </w:tc>
        <w:tc>
          <w:tcPr>
            <w:tcW w:w="8079" w:type="dxa"/>
            <w:vMerge/>
          </w:tcPr>
          <w:p w:rsidR="00316411" w:rsidRPr="00611D63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231,60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254,0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277,90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3</w:t>
            </w: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04,80</w:t>
            </w:r>
          </w:p>
        </w:tc>
      </w:tr>
      <w:tr w:rsidR="00316411" w:rsidRPr="00193FEC" w:rsidTr="0008755D">
        <w:trPr>
          <w:trHeight w:val="432"/>
        </w:trPr>
        <w:tc>
          <w:tcPr>
            <w:tcW w:w="567" w:type="dxa"/>
            <w:vMerge/>
          </w:tcPr>
          <w:p w:rsidR="00316411" w:rsidRDefault="00316411" w:rsidP="0008755D">
            <w:pPr>
              <w:jc w:val="both"/>
            </w:pPr>
          </w:p>
        </w:tc>
        <w:tc>
          <w:tcPr>
            <w:tcW w:w="8079" w:type="dxa"/>
            <w:vMerge/>
          </w:tcPr>
          <w:p w:rsidR="00316411" w:rsidRPr="00611D63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60,0</w:t>
            </w:r>
          </w:p>
        </w:tc>
      </w:tr>
      <w:tr w:rsidR="00316411" w:rsidRPr="00193FEC" w:rsidTr="0008755D">
        <w:trPr>
          <w:trHeight w:val="694"/>
        </w:trPr>
        <w:tc>
          <w:tcPr>
            <w:tcW w:w="567" w:type="dxa"/>
            <w:vMerge/>
          </w:tcPr>
          <w:p w:rsidR="00316411" w:rsidRDefault="00316411" w:rsidP="0008755D">
            <w:pPr>
              <w:jc w:val="both"/>
            </w:pPr>
          </w:p>
        </w:tc>
        <w:tc>
          <w:tcPr>
            <w:tcW w:w="8079" w:type="dxa"/>
            <w:vMerge/>
          </w:tcPr>
          <w:p w:rsidR="00316411" w:rsidRPr="00611D63" w:rsidRDefault="00316411" w:rsidP="0008755D">
            <w:pPr>
              <w:jc w:val="both"/>
            </w:pP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128,30</w:t>
            </w:r>
          </w:p>
        </w:tc>
        <w:tc>
          <w:tcPr>
            <w:tcW w:w="1559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221,70</w:t>
            </w:r>
          </w:p>
        </w:tc>
        <w:tc>
          <w:tcPr>
            <w:tcW w:w="1276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154,0</w:t>
            </w:r>
          </w:p>
        </w:tc>
        <w:tc>
          <w:tcPr>
            <w:tcW w:w="1417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</w:p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266,0</w:t>
            </w:r>
          </w:p>
        </w:tc>
      </w:tr>
      <w:tr w:rsidR="00316411" w:rsidRPr="00614521" w:rsidTr="0008755D">
        <w:tc>
          <w:tcPr>
            <w:tcW w:w="567" w:type="dxa"/>
          </w:tcPr>
          <w:p w:rsidR="00316411" w:rsidRDefault="00316411" w:rsidP="0008755D">
            <w:pPr>
              <w:jc w:val="both"/>
            </w:pPr>
            <w:r>
              <w:t>7</w:t>
            </w:r>
          </w:p>
        </w:tc>
        <w:tc>
          <w:tcPr>
            <w:tcW w:w="8079" w:type="dxa"/>
          </w:tcPr>
          <w:p w:rsidR="00316411" w:rsidRPr="00611D63" w:rsidRDefault="00316411" w:rsidP="0008755D">
            <w:pPr>
              <w:jc w:val="both"/>
            </w:pPr>
            <w:r>
              <w:t>Медичний наркологічний огляд згідно постанови кабінету міністрів України</w:t>
            </w:r>
            <w:r w:rsidRPr="00836147">
              <w:t xml:space="preserve"> від 6 листопада 1997 р. </w:t>
            </w:r>
            <w:r w:rsidRPr="0008755D">
              <w:rPr>
                <w:b/>
              </w:rPr>
              <w:t>№ 1238</w:t>
            </w:r>
            <w:r>
              <w:t xml:space="preserve"> «</w:t>
            </w:r>
            <w:r w:rsidRPr="00836147">
              <w:t>Про обов'язковий профілактичний наркологічний</w:t>
            </w:r>
            <w:r>
              <w:t xml:space="preserve"> о</w:t>
            </w:r>
            <w:r w:rsidRPr="00836147">
              <w:t>гляд і порядок його проведення</w:t>
            </w:r>
            <w:r>
              <w:t>» (з наданням сертифікату + лабораторний огляд ГГТ)</w:t>
            </w:r>
          </w:p>
        </w:tc>
        <w:tc>
          <w:tcPr>
            <w:tcW w:w="3119" w:type="dxa"/>
            <w:gridSpan w:val="2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08755D">
              <w:rPr>
                <w:b/>
                <w:sz w:val="32"/>
                <w:szCs w:val="32"/>
              </w:rPr>
              <w:t>148,40</w:t>
            </w:r>
          </w:p>
        </w:tc>
        <w:tc>
          <w:tcPr>
            <w:tcW w:w="2693" w:type="dxa"/>
            <w:gridSpan w:val="2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178,10</w:t>
            </w: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</w:tc>
      </w:tr>
      <w:tr w:rsidR="00316411" w:rsidRPr="00614521" w:rsidTr="0008755D">
        <w:tc>
          <w:tcPr>
            <w:tcW w:w="567" w:type="dxa"/>
          </w:tcPr>
          <w:p w:rsidR="00316411" w:rsidRDefault="00316411" w:rsidP="0008755D">
            <w:pPr>
              <w:jc w:val="both"/>
            </w:pPr>
            <w:r>
              <w:t>8</w:t>
            </w:r>
          </w:p>
        </w:tc>
        <w:tc>
          <w:tcPr>
            <w:tcW w:w="8079" w:type="dxa"/>
          </w:tcPr>
          <w:p w:rsidR="00316411" w:rsidRPr="00611D63" w:rsidRDefault="00316411" w:rsidP="0008755D">
            <w:pPr>
              <w:jc w:val="both"/>
            </w:pPr>
            <w:r>
              <w:t>Медичний психіатричний огляд згідно</w:t>
            </w:r>
            <w:r w:rsidRPr="00836147">
              <w:t xml:space="preserve"> постанови кабінету міністрів України</w:t>
            </w:r>
            <w:r>
              <w:t xml:space="preserve"> </w:t>
            </w:r>
            <w:r w:rsidRPr="00836147">
              <w:t xml:space="preserve">від 27 вересня 2000 р. </w:t>
            </w:r>
            <w:r w:rsidRPr="0008755D">
              <w:rPr>
                <w:b/>
              </w:rPr>
              <w:t>№ 1465</w:t>
            </w:r>
            <w:r w:rsidRPr="00836147">
              <w:t xml:space="preserve"> </w:t>
            </w:r>
            <w:r>
              <w:t>«</w:t>
            </w:r>
            <w:r w:rsidRPr="00836147">
              <w:t>Про затвердження Порядку проведення обов</w:t>
            </w:r>
            <w:r>
              <w:t>’</w:t>
            </w:r>
            <w:r w:rsidRPr="00836147">
              <w:t>язкових попередніх та періодичних психіатричних оглядів і переліку медичних психіатричних протипоказань щодо виконання окремих видів діяльності (робіт, професій, служби), що можуть становити безпосередню небезпеку для особи, яка провадить цю діяльність, або оточуючих</w:t>
            </w:r>
            <w:r>
              <w:t>» (з наданням сертифікату)</w:t>
            </w:r>
          </w:p>
        </w:tc>
        <w:tc>
          <w:tcPr>
            <w:tcW w:w="3119" w:type="dxa"/>
            <w:gridSpan w:val="2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42,50</w:t>
            </w:r>
          </w:p>
        </w:tc>
        <w:tc>
          <w:tcPr>
            <w:tcW w:w="2693" w:type="dxa"/>
            <w:gridSpan w:val="2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51,0</w:t>
            </w:r>
          </w:p>
        </w:tc>
      </w:tr>
      <w:tr w:rsidR="00316411" w:rsidRPr="006B45A5" w:rsidTr="0008755D">
        <w:tc>
          <w:tcPr>
            <w:tcW w:w="567" w:type="dxa"/>
          </w:tcPr>
          <w:p w:rsidR="00316411" w:rsidRDefault="00316411" w:rsidP="0008755D">
            <w:pPr>
              <w:jc w:val="both"/>
            </w:pPr>
            <w:r>
              <w:t>9</w:t>
            </w:r>
          </w:p>
        </w:tc>
        <w:tc>
          <w:tcPr>
            <w:tcW w:w="8079" w:type="dxa"/>
          </w:tcPr>
          <w:p w:rsidR="00316411" w:rsidRDefault="00316411" w:rsidP="0008755D">
            <w:pPr>
              <w:jc w:val="both"/>
            </w:pPr>
            <w:r w:rsidRPr="006B45A5">
              <w:t>Передрейсовий</w:t>
            </w:r>
            <w:r>
              <w:t xml:space="preserve"> / післярейсовий</w:t>
            </w:r>
            <w:r w:rsidRPr="006B45A5">
              <w:t xml:space="preserve"> огляд</w:t>
            </w:r>
            <w:r>
              <w:t xml:space="preserve"> водіїв, </w:t>
            </w:r>
            <w:r w:rsidRPr="00680FCD">
              <w:t xml:space="preserve">згідно наказу Міністерства охорони здоров’я України,  Міністерство внутрішніх спав України </w:t>
            </w:r>
            <w:r w:rsidRPr="0008755D">
              <w:rPr>
                <w:b/>
              </w:rPr>
              <w:t>№ 65/80</w:t>
            </w:r>
            <w:r w:rsidRPr="00680FCD">
              <w:t xml:space="preserve">   від 31.01.2013  «Про затвердження Положення про медичний огляд кандидатів у водії та водіїв транспортних засобів»</w:t>
            </w:r>
          </w:p>
        </w:tc>
        <w:tc>
          <w:tcPr>
            <w:tcW w:w="3119" w:type="dxa"/>
            <w:gridSpan w:val="2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26,80</w:t>
            </w:r>
          </w:p>
        </w:tc>
        <w:tc>
          <w:tcPr>
            <w:tcW w:w="2693" w:type="dxa"/>
            <w:gridSpan w:val="2"/>
          </w:tcPr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</w:p>
          <w:p w:rsidR="00316411" w:rsidRPr="0008755D" w:rsidRDefault="00316411" w:rsidP="0008755D">
            <w:pPr>
              <w:jc w:val="center"/>
              <w:rPr>
                <w:b/>
                <w:sz w:val="32"/>
                <w:szCs w:val="32"/>
              </w:rPr>
            </w:pPr>
            <w:r w:rsidRPr="0008755D">
              <w:rPr>
                <w:b/>
                <w:sz w:val="32"/>
                <w:szCs w:val="32"/>
              </w:rPr>
              <w:t>32,20</w:t>
            </w:r>
          </w:p>
        </w:tc>
      </w:tr>
    </w:tbl>
    <w:p w:rsidR="00316411" w:rsidRDefault="00316411" w:rsidP="0032596A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6D7EC1">
        <w:rPr>
          <w:rFonts w:ascii="Times New Roman" w:hAnsi="Times New Roman"/>
          <w:sz w:val="28"/>
          <w:szCs w:val="28"/>
          <w:lang w:val="uk-UA"/>
        </w:rPr>
        <w:t xml:space="preserve">Медичні послуги оподатковуються згідно чинного законодавства, КНП «Пологівська БЛІЛ» неприбуткове підприємство, з 11.11.2019 року платник ПДВ. Витяг з реєстру платників податку на додану вартість № 1908154500013, ІПН - № 019929708155. </w:t>
      </w:r>
    </w:p>
    <w:p w:rsidR="00316411" w:rsidRDefault="00316411" w:rsidP="0032596A">
      <w:pPr>
        <w:ind w:left="360"/>
      </w:pPr>
      <w:r w:rsidRPr="006D7EC1">
        <w:t xml:space="preserve">* - за зверненням роботодавців </w:t>
      </w:r>
      <w:r>
        <w:t>з</w:t>
      </w:r>
      <w:r w:rsidRPr="006D7EC1">
        <w:t xml:space="preserve"> укладанням</w:t>
      </w:r>
      <w:r>
        <w:t xml:space="preserve"> Договору  - </w:t>
      </w:r>
      <w:r w:rsidRPr="006D7EC1">
        <w:t>ПДВ – 0</w:t>
      </w:r>
      <w:r>
        <w:t xml:space="preserve"> </w:t>
      </w:r>
      <w:r w:rsidRPr="006D7EC1">
        <w:t xml:space="preserve">%; </w:t>
      </w:r>
      <w:r>
        <w:t xml:space="preserve">                                                                                                   ** - за зверненням громадян  - ПДВ – 20 %.</w:t>
      </w:r>
    </w:p>
    <w:p w:rsidR="00316411" w:rsidRPr="006D7EC1" w:rsidRDefault="00316411" w:rsidP="0032596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6D7EC1">
        <w:rPr>
          <w:rFonts w:ascii="Times New Roman" w:hAnsi="Times New Roman"/>
          <w:b/>
          <w:sz w:val="28"/>
          <w:szCs w:val="28"/>
          <w:lang w:val="uk-UA"/>
        </w:rPr>
        <w:t>Тарифи округлені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3C323C">
        <w:rPr>
          <w:rFonts w:ascii="Times New Roman" w:hAnsi="Times New Roman"/>
          <w:sz w:val="24"/>
          <w:szCs w:val="24"/>
          <w:lang w:val="uk-UA"/>
        </w:rPr>
        <w:t xml:space="preserve">в зв’язку 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Pr="003C323C">
        <w:rPr>
          <w:rFonts w:ascii="Times New Roman" w:hAnsi="Times New Roman"/>
          <w:sz w:val="24"/>
          <w:szCs w:val="24"/>
          <w:lang w:val="uk-UA"/>
        </w:rPr>
        <w:t>з вилученн</w:t>
      </w:r>
      <w:r>
        <w:rPr>
          <w:rFonts w:ascii="Times New Roman" w:hAnsi="Times New Roman"/>
          <w:sz w:val="24"/>
          <w:szCs w:val="24"/>
          <w:lang w:val="uk-UA"/>
        </w:rPr>
        <w:t>ям</w:t>
      </w:r>
      <w:r w:rsidRPr="003C323C">
        <w:rPr>
          <w:rFonts w:ascii="Times New Roman" w:hAnsi="Times New Roman"/>
          <w:sz w:val="24"/>
          <w:szCs w:val="24"/>
          <w:lang w:val="uk-UA"/>
        </w:rPr>
        <w:t xml:space="preserve"> з обіходу дрібних монет.</w:t>
      </w:r>
    </w:p>
    <w:p w:rsidR="00316411" w:rsidRPr="00F76074" w:rsidRDefault="00316411" w:rsidP="0032596A">
      <w:pPr>
        <w:jc w:val="center"/>
        <w:rPr>
          <w:sz w:val="24"/>
          <w:szCs w:val="24"/>
        </w:rPr>
      </w:pPr>
      <w:r w:rsidRPr="007D0C32">
        <w:rPr>
          <w:b/>
        </w:rPr>
        <w:t xml:space="preserve">Лабораторні, діагностичні та консультативні послуги </w:t>
      </w:r>
      <w:r>
        <w:rPr>
          <w:b/>
        </w:rPr>
        <w:t xml:space="preserve">                                                                                                                      </w:t>
      </w:r>
      <w:r w:rsidRPr="007D0C32">
        <w:rPr>
          <w:b/>
        </w:rPr>
        <w:t>за зверненням громадян</w:t>
      </w:r>
      <w:r>
        <w:rPr>
          <w:b/>
        </w:rPr>
        <w:t xml:space="preserve"> з наданням висновку</w:t>
      </w:r>
      <w:r w:rsidRPr="007D0C32">
        <w:t xml:space="preserve"> </w:t>
      </w:r>
      <w:r>
        <w:t xml:space="preserve">                                                                                                                                       </w:t>
      </w:r>
      <w:r w:rsidRPr="00F76074">
        <w:rPr>
          <w:sz w:val="24"/>
          <w:szCs w:val="24"/>
        </w:rPr>
        <w:t>(</w:t>
      </w:r>
      <w:r>
        <w:rPr>
          <w:sz w:val="24"/>
          <w:szCs w:val="24"/>
        </w:rPr>
        <w:t xml:space="preserve">в т. ч., </w:t>
      </w:r>
      <w:r w:rsidRPr="00F76074">
        <w:rPr>
          <w:sz w:val="24"/>
          <w:szCs w:val="24"/>
        </w:rPr>
        <w:t>що надаються без направлення лікаря)</w:t>
      </w: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5954"/>
        <w:gridCol w:w="708"/>
        <w:gridCol w:w="1134"/>
        <w:gridCol w:w="1560"/>
        <w:gridCol w:w="1134"/>
        <w:gridCol w:w="850"/>
        <w:gridCol w:w="2268"/>
      </w:tblGrid>
      <w:tr w:rsidR="00316411" w:rsidRPr="00F76074" w:rsidTr="0008755D">
        <w:trPr>
          <w:trHeight w:val="313"/>
        </w:trPr>
        <w:tc>
          <w:tcPr>
            <w:tcW w:w="850" w:type="dxa"/>
          </w:tcPr>
          <w:p w:rsidR="00316411" w:rsidRPr="00F76074" w:rsidRDefault="00316411" w:rsidP="0008755D">
            <w:pPr>
              <w:jc w:val="center"/>
            </w:pPr>
          </w:p>
        </w:tc>
        <w:tc>
          <w:tcPr>
            <w:tcW w:w="6662" w:type="dxa"/>
            <w:gridSpan w:val="2"/>
          </w:tcPr>
          <w:p w:rsidR="00316411" w:rsidRPr="00F76074" w:rsidRDefault="00316411" w:rsidP="0008755D">
            <w:pPr>
              <w:jc w:val="center"/>
            </w:pPr>
            <w:r w:rsidRPr="00F76074">
              <w:t>Назва обстежень</w:t>
            </w:r>
          </w:p>
        </w:tc>
        <w:tc>
          <w:tcPr>
            <w:tcW w:w="3828" w:type="dxa"/>
            <w:gridSpan w:val="3"/>
          </w:tcPr>
          <w:p w:rsidR="00316411" w:rsidRPr="00F76074" w:rsidRDefault="00316411" w:rsidP="0008755D">
            <w:pPr>
              <w:jc w:val="center"/>
            </w:pPr>
            <w:r w:rsidRPr="00F76074">
              <w:t xml:space="preserve">Тариф </w:t>
            </w:r>
            <w:r>
              <w:t>бе</w:t>
            </w:r>
            <w:r w:rsidRPr="00F76074">
              <w:t xml:space="preserve">з ПДВ, грн. </w:t>
            </w:r>
          </w:p>
        </w:tc>
        <w:tc>
          <w:tcPr>
            <w:tcW w:w="3118" w:type="dxa"/>
            <w:gridSpan w:val="2"/>
          </w:tcPr>
          <w:p w:rsidR="00316411" w:rsidRPr="00F76074" w:rsidRDefault="00316411" w:rsidP="0008755D">
            <w:pPr>
              <w:jc w:val="center"/>
            </w:pPr>
            <w:r>
              <w:t>Тариф з ПДВ -20%, грн.</w:t>
            </w:r>
          </w:p>
        </w:tc>
      </w:tr>
      <w:tr w:rsidR="00316411" w:rsidTr="0008755D">
        <w:tc>
          <w:tcPr>
            <w:tcW w:w="850" w:type="dxa"/>
          </w:tcPr>
          <w:p w:rsidR="00316411" w:rsidRPr="00B50B14" w:rsidRDefault="00316411" w:rsidP="0008755D">
            <w:pPr>
              <w:jc w:val="center"/>
            </w:pPr>
            <w:r w:rsidRPr="00B50B14">
              <w:t>9</w:t>
            </w:r>
          </w:p>
        </w:tc>
        <w:tc>
          <w:tcPr>
            <w:tcW w:w="10490" w:type="dxa"/>
            <w:gridSpan w:val="5"/>
          </w:tcPr>
          <w:p w:rsidR="00316411" w:rsidRPr="00680FCD" w:rsidRDefault="00316411" w:rsidP="0008755D">
            <w:pPr>
              <w:jc w:val="center"/>
            </w:pPr>
            <w:r w:rsidRPr="0008755D">
              <w:rPr>
                <w:i/>
              </w:rPr>
              <w:t>Лікарські огляди:</w:t>
            </w:r>
          </w:p>
        </w:tc>
        <w:tc>
          <w:tcPr>
            <w:tcW w:w="3118" w:type="dxa"/>
            <w:gridSpan w:val="2"/>
          </w:tcPr>
          <w:p w:rsidR="00316411" w:rsidRPr="0008755D" w:rsidRDefault="00316411" w:rsidP="0008755D">
            <w:pPr>
              <w:jc w:val="center"/>
              <w:rPr>
                <w:i/>
              </w:rPr>
            </w:pP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9.1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 w:rsidRPr="008B3A6E">
              <w:t>Лікар-терапевт</w:t>
            </w:r>
          </w:p>
        </w:tc>
        <w:tc>
          <w:tcPr>
            <w:tcW w:w="3828" w:type="dxa"/>
            <w:gridSpan w:val="3"/>
          </w:tcPr>
          <w:p w:rsidR="00316411" w:rsidRPr="00800506" w:rsidRDefault="00316411" w:rsidP="0008755D">
            <w:pPr>
              <w:jc w:val="center"/>
            </w:pPr>
            <w:r>
              <w:t>29,50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35,40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9.2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 w:rsidRPr="008B3A6E">
              <w:t>Лікар-отоларинголог</w:t>
            </w:r>
          </w:p>
        </w:tc>
        <w:tc>
          <w:tcPr>
            <w:tcW w:w="3828" w:type="dxa"/>
            <w:gridSpan w:val="3"/>
          </w:tcPr>
          <w:p w:rsidR="00316411" w:rsidRPr="0008755D" w:rsidRDefault="00316411" w:rsidP="0008755D">
            <w:pPr>
              <w:jc w:val="center"/>
              <w:rPr>
                <w:lang w:val="en-US"/>
              </w:rPr>
            </w:pPr>
            <w:r w:rsidRPr="0008755D">
              <w:rPr>
                <w:lang w:val="en-US"/>
              </w:rPr>
              <w:t>39.0</w:t>
            </w:r>
          </w:p>
        </w:tc>
        <w:tc>
          <w:tcPr>
            <w:tcW w:w="3118" w:type="dxa"/>
            <w:gridSpan w:val="2"/>
          </w:tcPr>
          <w:p w:rsidR="00316411" w:rsidRPr="0008755D" w:rsidRDefault="00316411" w:rsidP="0008755D">
            <w:pPr>
              <w:jc w:val="center"/>
              <w:rPr>
                <w:highlight w:val="yellow"/>
                <w:lang w:val="en-US"/>
              </w:rPr>
            </w:pPr>
            <w:r w:rsidRPr="0008755D">
              <w:rPr>
                <w:lang w:val="en-US"/>
              </w:rPr>
              <w:t>46.80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9.3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 w:rsidRPr="008B3A6E">
              <w:t>Лікар-акушер-гінеколог</w:t>
            </w:r>
          </w:p>
        </w:tc>
        <w:tc>
          <w:tcPr>
            <w:tcW w:w="3828" w:type="dxa"/>
            <w:gridSpan w:val="3"/>
          </w:tcPr>
          <w:p w:rsidR="00316411" w:rsidRPr="00800506" w:rsidRDefault="00316411" w:rsidP="0008755D">
            <w:pPr>
              <w:jc w:val="center"/>
            </w:pPr>
            <w:r>
              <w:t>38,30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46,0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9.4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>
              <w:t>Лікар дерматовенеролог</w:t>
            </w:r>
          </w:p>
        </w:tc>
        <w:tc>
          <w:tcPr>
            <w:tcW w:w="3828" w:type="dxa"/>
            <w:gridSpan w:val="3"/>
          </w:tcPr>
          <w:p w:rsidR="00316411" w:rsidRPr="008B3A6E" w:rsidRDefault="00316411" w:rsidP="0008755D">
            <w:pPr>
              <w:jc w:val="center"/>
            </w:pPr>
            <w:r>
              <w:t>58,40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70,10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9.5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>
              <w:t>Лікар-офтальмолог</w:t>
            </w:r>
          </w:p>
        </w:tc>
        <w:tc>
          <w:tcPr>
            <w:tcW w:w="3828" w:type="dxa"/>
            <w:gridSpan w:val="3"/>
          </w:tcPr>
          <w:p w:rsidR="00316411" w:rsidRPr="008B3A6E" w:rsidRDefault="00316411" w:rsidP="0008755D">
            <w:pPr>
              <w:jc w:val="center"/>
            </w:pPr>
            <w:r>
              <w:t>31,30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37,60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9.6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>
              <w:t>Лікар-хірург (ортопед-травматолог)</w:t>
            </w:r>
          </w:p>
        </w:tc>
        <w:tc>
          <w:tcPr>
            <w:tcW w:w="3828" w:type="dxa"/>
            <w:gridSpan w:val="3"/>
          </w:tcPr>
          <w:p w:rsidR="00316411" w:rsidRPr="008B3A6E" w:rsidRDefault="00316411" w:rsidP="0008755D">
            <w:pPr>
              <w:jc w:val="center"/>
            </w:pPr>
            <w:r>
              <w:t>30,90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37,10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9.7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>
              <w:t>Лікар-невропатолог</w:t>
            </w:r>
          </w:p>
        </w:tc>
        <w:tc>
          <w:tcPr>
            <w:tcW w:w="3828" w:type="dxa"/>
            <w:gridSpan w:val="3"/>
          </w:tcPr>
          <w:p w:rsidR="00316411" w:rsidRPr="008B3A6E" w:rsidRDefault="00316411" w:rsidP="0008755D">
            <w:pPr>
              <w:jc w:val="center"/>
            </w:pPr>
            <w:r>
              <w:t>34,40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41,30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9.8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 w:rsidRPr="008B3A6E">
              <w:t xml:space="preserve">Лікар-психіатр  </w:t>
            </w:r>
          </w:p>
        </w:tc>
        <w:tc>
          <w:tcPr>
            <w:tcW w:w="3828" w:type="dxa"/>
            <w:gridSpan w:val="3"/>
          </w:tcPr>
          <w:p w:rsidR="00316411" w:rsidRPr="00614521" w:rsidRDefault="00316411" w:rsidP="0008755D">
            <w:pPr>
              <w:jc w:val="center"/>
            </w:pPr>
            <w:r>
              <w:t>36,10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43,30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9.9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 w:rsidRPr="008B3A6E">
              <w:t>Лікар-нарколог</w:t>
            </w:r>
          </w:p>
        </w:tc>
        <w:tc>
          <w:tcPr>
            <w:tcW w:w="3828" w:type="dxa"/>
            <w:gridSpan w:val="3"/>
          </w:tcPr>
          <w:p w:rsidR="00316411" w:rsidRPr="00614521" w:rsidRDefault="00316411" w:rsidP="0008755D">
            <w:pPr>
              <w:jc w:val="center"/>
            </w:pPr>
            <w:r>
              <w:t>53,0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63,60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9.10</w:t>
            </w:r>
          </w:p>
        </w:tc>
        <w:tc>
          <w:tcPr>
            <w:tcW w:w="6662" w:type="dxa"/>
            <w:gridSpan w:val="2"/>
          </w:tcPr>
          <w:p w:rsidR="00316411" w:rsidRPr="00614521" w:rsidRDefault="00316411" w:rsidP="00382829">
            <w:r>
              <w:t xml:space="preserve">Лікар-нарколог з наданням </w:t>
            </w:r>
            <w:r w:rsidRPr="006B45A5">
              <w:t>сертифікат</w:t>
            </w:r>
            <w:r>
              <w:t>у</w:t>
            </w:r>
          </w:p>
        </w:tc>
        <w:tc>
          <w:tcPr>
            <w:tcW w:w="3828" w:type="dxa"/>
            <w:gridSpan w:val="3"/>
          </w:tcPr>
          <w:p w:rsidR="00316411" w:rsidRPr="00E322D4" w:rsidRDefault="00316411" w:rsidP="0008755D">
            <w:pPr>
              <w:jc w:val="center"/>
            </w:pPr>
            <w:r>
              <w:t>59,30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71,20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9.11</w:t>
            </w:r>
          </w:p>
        </w:tc>
        <w:tc>
          <w:tcPr>
            <w:tcW w:w="6662" w:type="dxa"/>
            <w:gridSpan w:val="2"/>
          </w:tcPr>
          <w:p w:rsidR="00316411" w:rsidRPr="008B3A6E" w:rsidRDefault="00316411" w:rsidP="00382829">
            <w:r w:rsidRPr="008B3A6E">
              <w:t xml:space="preserve">Лікар-психіатр + </w:t>
            </w:r>
            <w:r w:rsidRPr="006B45A5">
              <w:t>сертифікат</w:t>
            </w:r>
          </w:p>
        </w:tc>
        <w:tc>
          <w:tcPr>
            <w:tcW w:w="3828" w:type="dxa"/>
            <w:gridSpan w:val="3"/>
          </w:tcPr>
          <w:p w:rsidR="00316411" w:rsidRPr="00614521" w:rsidRDefault="00316411" w:rsidP="0008755D">
            <w:pPr>
              <w:jc w:val="center"/>
            </w:pPr>
            <w:r>
              <w:t>42,50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51,0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9.12</w:t>
            </w:r>
          </w:p>
        </w:tc>
        <w:tc>
          <w:tcPr>
            <w:tcW w:w="6662" w:type="dxa"/>
            <w:gridSpan w:val="2"/>
          </w:tcPr>
          <w:p w:rsidR="00316411" w:rsidRPr="007D0C32" w:rsidRDefault="00316411" w:rsidP="00382829">
            <w:r>
              <w:t xml:space="preserve">Медичний висновок </w:t>
            </w:r>
          </w:p>
        </w:tc>
        <w:tc>
          <w:tcPr>
            <w:tcW w:w="3828" w:type="dxa"/>
            <w:gridSpan w:val="3"/>
          </w:tcPr>
          <w:p w:rsidR="00316411" w:rsidRDefault="00316411" w:rsidP="0008755D">
            <w:pPr>
              <w:jc w:val="center"/>
            </w:pPr>
            <w:r>
              <w:t>12,10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14,50</w:t>
            </w:r>
          </w:p>
        </w:tc>
      </w:tr>
      <w:tr w:rsidR="00316411" w:rsidRPr="00200E1D" w:rsidTr="0008755D">
        <w:tc>
          <w:tcPr>
            <w:tcW w:w="850" w:type="dxa"/>
          </w:tcPr>
          <w:p w:rsidR="00316411" w:rsidRPr="00D0485D" w:rsidRDefault="00316411" w:rsidP="0008755D">
            <w:pPr>
              <w:jc w:val="center"/>
            </w:pPr>
            <w:r>
              <w:t>10</w:t>
            </w:r>
          </w:p>
        </w:tc>
        <w:tc>
          <w:tcPr>
            <w:tcW w:w="13608" w:type="dxa"/>
            <w:gridSpan w:val="7"/>
          </w:tcPr>
          <w:p w:rsidR="00316411" w:rsidRPr="0008755D" w:rsidRDefault="00316411" w:rsidP="0008755D">
            <w:pPr>
              <w:jc w:val="center"/>
              <w:rPr>
                <w:i/>
              </w:rPr>
            </w:pPr>
            <w:r w:rsidRPr="0008755D">
              <w:rPr>
                <w:i/>
              </w:rPr>
              <w:t xml:space="preserve">Огляди, що призначаються додатково за наявності клінічних показань </w:t>
            </w:r>
          </w:p>
          <w:p w:rsidR="00316411" w:rsidRPr="0008755D" w:rsidRDefault="00316411" w:rsidP="0008755D">
            <w:pPr>
              <w:jc w:val="center"/>
              <w:rPr>
                <w:i/>
              </w:rPr>
            </w:pPr>
            <w:r w:rsidRPr="0008755D">
              <w:rPr>
                <w:i/>
              </w:rPr>
              <w:t>(від характеру роботи та віку):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101.1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 w:rsidRPr="00200E1D">
              <w:t>Лікар-кардіолог</w:t>
            </w:r>
          </w:p>
        </w:tc>
        <w:tc>
          <w:tcPr>
            <w:tcW w:w="3828" w:type="dxa"/>
            <w:gridSpan w:val="3"/>
          </w:tcPr>
          <w:p w:rsidR="00316411" w:rsidRPr="00200E1D" w:rsidRDefault="00316411" w:rsidP="0008755D">
            <w:pPr>
              <w:jc w:val="center"/>
            </w:pPr>
            <w:r>
              <w:t>14,40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17,30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10.2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 w:rsidRPr="00200E1D">
              <w:t>Лікар-ендокринолог</w:t>
            </w:r>
          </w:p>
        </w:tc>
        <w:tc>
          <w:tcPr>
            <w:tcW w:w="3828" w:type="dxa"/>
            <w:gridSpan w:val="3"/>
          </w:tcPr>
          <w:p w:rsidR="00316411" w:rsidRPr="00200E1D" w:rsidRDefault="00316411" w:rsidP="0008755D">
            <w:pPr>
              <w:jc w:val="center"/>
            </w:pPr>
            <w:r>
              <w:t>25,30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30,40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10.3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>
              <w:t>Лікар-фтизіатр</w:t>
            </w:r>
          </w:p>
        </w:tc>
        <w:tc>
          <w:tcPr>
            <w:tcW w:w="3828" w:type="dxa"/>
            <w:gridSpan w:val="3"/>
          </w:tcPr>
          <w:p w:rsidR="00316411" w:rsidRPr="00200E1D" w:rsidRDefault="00316411" w:rsidP="0008755D">
            <w:pPr>
              <w:jc w:val="center"/>
            </w:pPr>
            <w:r>
              <w:t>28,90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34,70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10.4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>
              <w:t>Лікар-інфекціоніст</w:t>
            </w:r>
          </w:p>
        </w:tc>
        <w:tc>
          <w:tcPr>
            <w:tcW w:w="3828" w:type="dxa"/>
            <w:gridSpan w:val="3"/>
          </w:tcPr>
          <w:p w:rsidR="00316411" w:rsidRPr="00200E1D" w:rsidRDefault="00316411" w:rsidP="0008755D">
            <w:pPr>
              <w:jc w:val="center"/>
            </w:pPr>
            <w:r>
              <w:t>18,80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22,60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10.5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>
              <w:t>Лікар-онколог або лікар-уролог</w:t>
            </w:r>
          </w:p>
        </w:tc>
        <w:tc>
          <w:tcPr>
            <w:tcW w:w="3828" w:type="dxa"/>
            <w:gridSpan w:val="3"/>
          </w:tcPr>
          <w:p w:rsidR="00316411" w:rsidRPr="00200E1D" w:rsidRDefault="00316411" w:rsidP="0008755D">
            <w:pPr>
              <w:jc w:val="center"/>
            </w:pPr>
            <w:r>
              <w:t>47,70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57,20</w:t>
            </w:r>
          </w:p>
        </w:tc>
      </w:tr>
      <w:tr w:rsidR="00316411" w:rsidTr="0008755D">
        <w:tc>
          <w:tcPr>
            <w:tcW w:w="850" w:type="dxa"/>
          </w:tcPr>
          <w:p w:rsidR="00316411" w:rsidRPr="00B50B14" w:rsidRDefault="00316411" w:rsidP="0008755D">
            <w:pPr>
              <w:jc w:val="center"/>
            </w:pPr>
            <w:r>
              <w:t>11</w:t>
            </w:r>
          </w:p>
        </w:tc>
        <w:tc>
          <w:tcPr>
            <w:tcW w:w="13608" w:type="dxa"/>
            <w:gridSpan w:val="7"/>
          </w:tcPr>
          <w:p w:rsidR="00316411" w:rsidRPr="0008755D" w:rsidRDefault="00316411" w:rsidP="0008755D">
            <w:pPr>
              <w:jc w:val="center"/>
              <w:rPr>
                <w:i/>
              </w:rPr>
            </w:pPr>
            <w:r w:rsidRPr="0008755D">
              <w:rPr>
                <w:i/>
              </w:rPr>
              <w:t>Функціональні огляди, що призначаються</w:t>
            </w:r>
            <w:r>
              <w:t xml:space="preserve"> </w:t>
            </w:r>
            <w:r w:rsidRPr="0008755D">
              <w:rPr>
                <w:i/>
              </w:rPr>
              <w:t>за наявності клінічних показань</w:t>
            </w:r>
          </w:p>
          <w:p w:rsidR="00316411" w:rsidRPr="0008755D" w:rsidRDefault="00316411" w:rsidP="0008755D">
            <w:pPr>
              <w:jc w:val="center"/>
              <w:rPr>
                <w:i/>
              </w:rPr>
            </w:pPr>
            <w:r w:rsidRPr="0008755D">
              <w:rPr>
                <w:i/>
              </w:rPr>
              <w:t xml:space="preserve"> (від характеру роботи та віку):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11.1</w:t>
            </w:r>
          </w:p>
        </w:tc>
        <w:tc>
          <w:tcPr>
            <w:tcW w:w="6662" w:type="dxa"/>
            <w:gridSpan w:val="2"/>
          </w:tcPr>
          <w:p w:rsidR="00316411" w:rsidRPr="003C230C" w:rsidRDefault="00316411" w:rsidP="00382829">
            <w:r w:rsidRPr="003C230C">
              <w:t>Обстеження молочної залози, прямої кишки (жінки)</w:t>
            </w:r>
          </w:p>
        </w:tc>
        <w:tc>
          <w:tcPr>
            <w:tcW w:w="3828" w:type="dxa"/>
            <w:gridSpan w:val="3"/>
          </w:tcPr>
          <w:p w:rsidR="00316411" w:rsidRPr="00402566" w:rsidRDefault="00316411" w:rsidP="0008755D">
            <w:pPr>
              <w:jc w:val="center"/>
            </w:pPr>
            <w:r w:rsidRPr="003C230C">
              <w:t>20,50</w:t>
            </w:r>
          </w:p>
        </w:tc>
        <w:tc>
          <w:tcPr>
            <w:tcW w:w="3118" w:type="dxa"/>
            <w:gridSpan w:val="2"/>
          </w:tcPr>
          <w:p w:rsidR="00316411" w:rsidRPr="003C230C" w:rsidRDefault="00316411" w:rsidP="0008755D">
            <w:pPr>
              <w:jc w:val="center"/>
            </w:pPr>
            <w:r>
              <w:t>24,60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11.2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>
              <w:t>Обстеження прямої кишки (чоловіки)</w:t>
            </w:r>
          </w:p>
        </w:tc>
        <w:tc>
          <w:tcPr>
            <w:tcW w:w="3828" w:type="dxa"/>
            <w:gridSpan w:val="3"/>
          </w:tcPr>
          <w:p w:rsidR="00316411" w:rsidRPr="00402566" w:rsidRDefault="00316411" w:rsidP="0008755D">
            <w:pPr>
              <w:jc w:val="center"/>
            </w:pPr>
            <w:r>
              <w:t>16,40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20,0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11.3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>
              <w:t>Колькоскопія</w:t>
            </w:r>
          </w:p>
        </w:tc>
        <w:tc>
          <w:tcPr>
            <w:tcW w:w="3828" w:type="dxa"/>
            <w:gridSpan w:val="3"/>
          </w:tcPr>
          <w:p w:rsidR="00316411" w:rsidRPr="00402566" w:rsidRDefault="00316411" w:rsidP="0008755D">
            <w:pPr>
              <w:jc w:val="center"/>
            </w:pPr>
            <w:r>
              <w:t>35,0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42,0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11.4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>
              <w:t>Аудометрія</w:t>
            </w:r>
          </w:p>
        </w:tc>
        <w:tc>
          <w:tcPr>
            <w:tcW w:w="3828" w:type="dxa"/>
            <w:gridSpan w:val="3"/>
          </w:tcPr>
          <w:p w:rsidR="00316411" w:rsidRPr="00402566" w:rsidRDefault="00316411" w:rsidP="0008755D">
            <w:pPr>
              <w:jc w:val="center"/>
            </w:pPr>
            <w:r>
              <w:t>31,10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37,30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11.5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>
              <w:t>Тестування функції зовнішнього дихання (ФЗД) або Спірографія</w:t>
            </w:r>
          </w:p>
        </w:tc>
        <w:tc>
          <w:tcPr>
            <w:tcW w:w="3828" w:type="dxa"/>
            <w:gridSpan w:val="3"/>
          </w:tcPr>
          <w:p w:rsidR="00316411" w:rsidRPr="00402566" w:rsidRDefault="00316411" w:rsidP="0008755D">
            <w:pPr>
              <w:jc w:val="center"/>
            </w:pPr>
            <w:r>
              <w:t>19,00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22,80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11.6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>
              <w:t>Навантажувальний ЕКГ-тест ВЕМ</w:t>
            </w:r>
          </w:p>
        </w:tc>
        <w:tc>
          <w:tcPr>
            <w:tcW w:w="3828" w:type="dxa"/>
            <w:gridSpan w:val="3"/>
          </w:tcPr>
          <w:p w:rsidR="00316411" w:rsidRPr="00402566" w:rsidRDefault="00316411" w:rsidP="0008755D">
            <w:pPr>
              <w:jc w:val="center"/>
            </w:pPr>
            <w:r>
              <w:t>44,90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53,90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11.7</w:t>
            </w:r>
          </w:p>
        </w:tc>
        <w:tc>
          <w:tcPr>
            <w:tcW w:w="6662" w:type="dxa"/>
            <w:gridSpan w:val="2"/>
          </w:tcPr>
          <w:p w:rsidR="00316411" w:rsidRDefault="00316411" w:rsidP="00382829">
            <w:r>
              <w:t xml:space="preserve">УЗД органів черевної порожнини  або </w:t>
            </w:r>
          </w:p>
          <w:p w:rsidR="00316411" w:rsidRPr="00402566" w:rsidRDefault="00316411" w:rsidP="00382829">
            <w:r>
              <w:t>УЗД сечостатевої системи</w:t>
            </w:r>
          </w:p>
        </w:tc>
        <w:tc>
          <w:tcPr>
            <w:tcW w:w="3828" w:type="dxa"/>
            <w:gridSpan w:val="3"/>
          </w:tcPr>
          <w:p w:rsidR="00316411" w:rsidRPr="00C745A5" w:rsidRDefault="00316411" w:rsidP="0008755D">
            <w:pPr>
              <w:jc w:val="center"/>
            </w:pPr>
            <w:r>
              <w:t>80,20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96,20</w:t>
            </w:r>
          </w:p>
        </w:tc>
      </w:tr>
      <w:tr w:rsidR="00316411" w:rsidRPr="0040256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11.8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>
              <w:t>УЗД щитоподібної залози</w:t>
            </w:r>
          </w:p>
        </w:tc>
        <w:tc>
          <w:tcPr>
            <w:tcW w:w="3828" w:type="dxa"/>
            <w:gridSpan w:val="3"/>
          </w:tcPr>
          <w:p w:rsidR="00316411" w:rsidRPr="00C745A5" w:rsidRDefault="00316411" w:rsidP="0008755D">
            <w:pPr>
              <w:jc w:val="center"/>
            </w:pPr>
            <w:r>
              <w:t>54,0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64,80</w:t>
            </w:r>
          </w:p>
        </w:tc>
      </w:tr>
      <w:tr w:rsidR="00316411" w:rsidTr="0008755D">
        <w:tc>
          <w:tcPr>
            <w:tcW w:w="850" w:type="dxa"/>
          </w:tcPr>
          <w:p w:rsidR="00316411" w:rsidRPr="00B50B14" w:rsidRDefault="00316411" w:rsidP="0008755D">
            <w:pPr>
              <w:jc w:val="center"/>
            </w:pPr>
            <w:r>
              <w:t>12</w:t>
            </w:r>
          </w:p>
        </w:tc>
        <w:tc>
          <w:tcPr>
            <w:tcW w:w="10490" w:type="dxa"/>
            <w:gridSpan w:val="5"/>
          </w:tcPr>
          <w:p w:rsidR="00316411" w:rsidRPr="0008755D" w:rsidRDefault="00316411" w:rsidP="0008755D">
            <w:pPr>
              <w:jc w:val="center"/>
              <w:rPr>
                <w:i/>
              </w:rPr>
            </w:pPr>
            <w:r w:rsidRPr="0008755D">
              <w:rPr>
                <w:i/>
              </w:rPr>
              <w:t>Інші:</w:t>
            </w:r>
          </w:p>
        </w:tc>
        <w:tc>
          <w:tcPr>
            <w:tcW w:w="3118" w:type="dxa"/>
            <w:gridSpan w:val="2"/>
          </w:tcPr>
          <w:p w:rsidR="00316411" w:rsidRPr="0008755D" w:rsidRDefault="00316411" w:rsidP="0008755D">
            <w:pPr>
              <w:jc w:val="center"/>
              <w:rPr>
                <w:i/>
              </w:rPr>
            </w:pP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12.1</w:t>
            </w:r>
          </w:p>
        </w:tc>
        <w:tc>
          <w:tcPr>
            <w:tcW w:w="6662" w:type="dxa"/>
            <w:gridSpan w:val="2"/>
          </w:tcPr>
          <w:p w:rsidR="00316411" w:rsidRPr="008A050D" w:rsidRDefault="00316411" w:rsidP="00382829">
            <w:r>
              <w:t xml:space="preserve">Довідка водія </w:t>
            </w:r>
          </w:p>
        </w:tc>
        <w:tc>
          <w:tcPr>
            <w:tcW w:w="3828" w:type="dxa"/>
            <w:gridSpan w:val="3"/>
          </w:tcPr>
          <w:p w:rsidR="00316411" w:rsidRPr="006C4BFA" w:rsidRDefault="00316411" w:rsidP="0008755D">
            <w:pPr>
              <w:jc w:val="center"/>
            </w:pPr>
            <w:r w:rsidRPr="006C4BFA">
              <w:t>6,50</w:t>
            </w:r>
          </w:p>
        </w:tc>
        <w:tc>
          <w:tcPr>
            <w:tcW w:w="3118" w:type="dxa"/>
            <w:gridSpan w:val="2"/>
          </w:tcPr>
          <w:p w:rsidR="00316411" w:rsidRPr="006C4BFA" w:rsidRDefault="00316411" w:rsidP="0008755D">
            <w:pPr>
              <w:jc w:val="center"/>
            </w:pPr>
            <w:r w:rsidRPr="006C4BFA">
              <w:t>7,80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12.2</w:t>
            </w:r>
          </w:p>
        </w:tc>
        <w:tc>
          <w:tcPr>
            <w:tcW w:w="6662" w:type="dxa"/>
            <w:gridSpan w:val="2"/>
          </w:tcPr>
          <w:p w:rsidR="00316411" w:rsidRPr="00E322D4" w:rsidRDefault="00316411" w:rsidP="00382829">
            <w:r>
              <w:t>Сертифікат (нарколога/психіатра)</w:t>
            </w:r>
          </w:p>
        </w:tc>
        <w:tc>
          <w:tcPr>
            <w:tcW w:w="3828" w:type="dxa"/>
            <w:gridSpan w:val="3"/>
          </w:tcPr>
          <w:p w:rsidR="00316411" w:rsidRPr="006C4BFA" w:rsidRDefault="00316411" w:rsidP="0008755D">
            <w:pPr>
              <w:jc w:val="center"/>
            </w:pPr>
            <w:r w:rsidRPr="006C4BFA">
              <w:t>6,50</w:t>
            </w:r>
          </w:p>
        </w:tc>
        <w:tc>
          <w:tcPr>
            <w:tcW w:w="3118" w:type="dxa"/>
            <w:gridSpan w:val="2"/>
          </w:tcPr>
          <w:p w:rsidR="00316411" w:rsidRPr="006C4BFA" w:rsidRDefault="00316411" w:rsidP="0008755D">
            <w:pPr>
              <w:jc w:val="center"/>
            </w:pPr>
            <w:r w:rsidRPr="006C4BFA">
              <w:t>7,80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12.3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 w:rsidRPr="00402566">
              <w:t xml:space="preserve">Дублікат наркологічного сертифікату </w:t>
            </w:r>
          </w:p>
        </w:tc>
        <w:tc>
          <w:tcPr>
            <w:tcW w:w="3828" w:type="dxa"/>
            <w:gridSpan w:val="3"/>
          </w:tcPr>
          <w:p w:rsidR="00316411" w:rsidRPr="006C4BFA" w:rsidRDefault="00316411" w:rsidP="0008755D">
            <w:pPr>
              <w:jc w:val="center"/>
            </w:pPr>
            <w:r w:rsidRPr="006C4BFA">
              <w:t>17,30</w:t>
            </w:r>
          </w:p>
        </w:tc>
        <w:tc>
          <w:tcPr>
            <w:tcW w:w="3118" w:type="dxa"/>
            <w:gridSpan w:val="2"/>
          </w:tcPr>
          <w:p w:rsidR="00316411" w:rsidRPr="006C4BFA" w:rsidRDefault="00316411" w:rsidP="0008755D">
            <w:pPr>
              <w:jc w:val="center"/>
            </w:pPr>
            <w:r w:rsidRPr="006C4BFA">
              <w:t>20,80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12.4</w:t>
            </w:r>
          </w:p>
        </w:tc>
        <w:tc>
          <w:tcPr>
            <w:tcW w:w="6662" w:type="dxa"/>
            <w:gridSpan w:val="2"/>
          </w:tcPr>
          <w:p w:rsidR="00316411" w:rsidRPr="00402566" w:rsidRDefault="00316411" w:rsidP="00382829">
            <w:r w:rsidRPr="00402566">
              <w:t>Дублікат психіатричного сертифікату</w:t>
            </w:r>
          </w:p>
        </w:tc>
        <w:tc>
          <w:tcPr>
            <w:tcW w:w="3828" w:type="dxa"/>
            <w:gridSpan w:val="3"/>
          </w:tcPr>
          <w:p w:rsidR="00316411" w:rsidRPr="006C4BFA" w:rsidRDefault="00316411" w:rsidP="0008755D">
            <w:pPr>
              <w:jc w:val="center"/>
            </w:pPr>
            <w:r w:rsidRPr="006C4BFA">
              <w:t>17,70</w:t>
            </w:r>
          </w:p>
        </w:tc>
        <w:tc>
          <w:tcPr>
            <w:tcW w:w="3118" w:type="dxa"/>
            <w:gridSpan w:val="2"/>
          </w:tcPr>
          <w:p w:rsidR="00316411" w:rsidRPr="006C4BFA" w:rsidRDefault="00316411" w:rsidP="0008755D">
            <w:pPr>
              <w:jc w:val="center"/>
            </w:pPr>
            <w:r w:rsidRPr="006C4BFA">
              <w:t>21,20</w:t>
            </w:r>
          </w:p>
        </w:tc>
      </w:tr>
      <w:tr w:rsidR="0031641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12.5</w:t>
            </w:r>
          </w:p>
        </w:tc>
        <w:tc>
          <w:tcPr>
            <w:tcW w:w="6662" w:type="dxa"/>
            <w:gridSpan w:val="2"/>
          </w:tcPr>
          <w:p w:rsidR="00316411" w:rsidRPr="000F4FC8" w:rsidRDefault="00316411" w:rsidP="00382829">
            <w:r w:rsidRPr="00200E1D">
              <w:t>Передрейсовий</w:t>
            </w:r>
            <w:r>
              <w:t xml:space="preserve"> / післярейсовий</w:t>
            </w:r>
            <w:r w:rsidRPr="00200E1D">
              <w:t xml:space="preserve"> огляд</w:t>
            </w:r>
            <w:r>
              <w:t xml:space="preserve"> (лікарський)</w:t>
            </w:r>
          </w:p>
        </w:tc>
        <w:tc>
          <w:tcPr>
            <w:tcW w:w="3828" w:type="dxa"/>
            <w:gridSpan w:val="3"/>
          </w:tcPr>
          <w:p w:rsidR="00316411" w:rsidRPr="00800506" w:rsidRDefault="00316411" w:rsidP="0008755D">
            <w:pPr>
              <w:jc w:val="center"/>
            </w:pPr>
            <w:r>
              <w:t>26,80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32,20</w:t>
            </w:r>
          </w:p>
        </w:tc>
      </w:tr>
      <w:tr w:rsidR="00316411" w:rsidRPr="00200E1D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 xml:space="preserve">12.6 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 w:rsidRPr="00200E1D">
              <w:t xml:space="preserve">ФЛГ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3"/>
          </w:tcPr>
          <w:p w:rsidR="00316411" w:rsidRPr="00221142" w:rsidRDefault="00316411" w:rsidP="0008755D">
            <w:pPr>
              <w:jc w:val="center"/>
            </w:pPr>
            <w:r>
              <w:t>33,50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40,20</w:t>
            </w:r>
          </w:p>
        </w:tc>
      </w:tr>
      <w:tr w:rsidR="00316411" w:rsidRPr="00200E1D" w:rsidTr="0008755D">
        <w:trPr>
          <w:trHeight w:val="275"/>
        </w:trPr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12.7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 w:rsidRPr="00200E1D">
              <w:t xml:space="preserve">Рентгенорграфія грудної клітини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3"/>
          </w:tcPr>
          <w:p w:rsidR="00316411" w:rsidRPr="00221142" w:rsidRDefault="00316411" w:rsidP="0008755D">
            <w:pPr>
              <w:jc w:val="center"/>
            </w:pPr>
            <w:r>
              <w:t>129,70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155,60</w:t>
            </w:r>
          </w:p>
        </w:tc>
      </w:tr>
      <w:tr w:rsidR="00316411" w:rsidRPr="008C601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12.8</w:t>
            </w:r>
          </w:p>
        </w:tc>
        <w:tc>
          <w:tcPr>
            <w:tcW w:w="6662" w:type="dxa"/>
            <w:gridSpan w:val="2"/>
          </w:tcPr>
          <w:p w:rsidR="00316411" w:rsidRPr="00200E1D" w:rsidRDefault="00316411" w:rsidP="00382829">
            <w:r w:rsidRPr="00200E1D">
              <w:t xml:space="preserve">ЕКГ </w:t>
            </w:r>
            <w:r w:rsidRPr="006D7EC1">
              <w:t>обстеження</w:t>
            </w:r>
            <w:r w:rsidRPr="00200E1D">
              <w:t xml:space="preserve"> </w:t>
            </w:r>
          </w:p>
        </w:tc>
        <w:tc>
          <w:tcPr>
            <w:tcW w:w="3828" w:type="dxa"/>
            <w:gridSpan w:val="3"/>
          </w:tcPr>
          <w:p w:rsidR="00316411" w:rsidRPr="00221142" w:rsidRDefault="00316411" w:rsidP="0008755D">
            <w:pPr>
              <w:jc w:val="center"/>
            </w:pPr>
            <w:r>
              <w:t>16,50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19,80</w:t>
            </w:r>
          </w:p>
        </w:tc>
      </w:tr>
      <w:tr w:rsidR="00316411" w:rsidRPr="008C601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12.9</w:t>
            </w:r>
          </w:p>
        </w:tc>
        <w:tc>
          <w:tcPr>
            <w:tcW w:w="6662" w:type="dxa"/>
            <w:gridSpan w:val="2"/>
          </w:tcPr>
          <w:p w:rsidR="00316411" w:rsidRPr="00AA31EA" w:rsidRDefault="00316411" w:rsidP="00382829">
            <w:r>
              <w:t>Фіброезофагогастродуоденоскопія</w:t>
            </w:r>
          </w:p>
        </w:tc>
        <w:tc>
          <w:tcPr>
            <w:tcW w:w="3828" w:type="dxa"/>
            <w:gridSpan w:val="3"/>
          </w:tcPr>
          <w:p w:rsidR="00316411" w:rsidRDefault="00316411" w:rsidP="0008755D">
            <w:pPr>
              <w:jc w:val="center"/>
            </w:pPr>
            <w:r>
              <w:t>167,70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201,20</w:t>
            </w:r>
          </w:p>
        </w:tc>
      </w:tr>
      <w:tr w:rsidR="00316411" w:rsidRPr="008C6016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12.10</w:t>
            </w:r>
          </w:p>
        </w:tc>
        <w:tc>
          <w:tcPr>
            <w:tcW w:w="6662" w:type="dxa"/>
            <w:gridSpan w:val="2"/>
          </w:tcPr>
          <w:p w:rsidR="00316411" w:rsidRPr="00C20241" w:rsidRDefault="00316411" w:rsidP="00382829">
            <w:r>
              <w:t>Фіброезофагогастродуоденоскопія з проведенням біопсії</w:t>
            </w:r>
          </w:p>
        </w:tc>
        <w:tc>
          <w:tcPr>
            <w:tcW w:w="3828" w:type="dxa"/>
            <w:gridSpan w:val="3"/>
          </w:tcPr>
          <w:p w:rsidR="00316411" w:rsidRDefault="00316411" w:rsidP="0008755D">
            <w:pPr>
              <w:jc w:val="center"/>
            </w:pPr>
            <w:r>
              <w:t>285,40</w:t>
            </w: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  <w:r>
              <w:t>342,50</w:t>
            </w:r>
          </w:p>
        </w:tc>
      </w:tr>
      <w:tr w:rsidR="00316411" w:rsidRPr="008079D2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  <w:highlight w:val="yellow"/>
              </w:rPr>
              <w:t>12.11</w:t>
            </w:r>
          </w:p>
        </w:tc>
        <w:tc>
          <w:tcPr>
            <w:tcW w:w="6662" w:type="dxa"/>
            <w:gridSpan w:val="2"/>
          </w:tcPr>
          <w:p w:rsidR="00316411" w:rsidRPr="008079D2" w:rsidRDefault="00316411" w:rsidP="0008755D">
            <w:pPr>
              <w:shd w:val="clear" w:color="auto" w:fill="FFFFFF"/>
              <w:spacing w:after="150"/>
            </w:pPr>
            <w:r w:rsidRPr="0008755D">
              <w:rPr>
                <w:highlight w:val="yellow"/>
              </w:rPr>
              <w:t>Операції штучного переривання вагітності у стаціонарі до 12 тижнів вагітності), крім абортів за медичними і соціальними показаннями.                               (без врахування анестезії)</w:t>
            </w:r>
          </w:p>
        </w:tc>
        <w:tc>
          <w:tcPr>
            <w:tcW w:w="3828" w:type="dxa"/>
            <w:gridSpan w:val="3"/>
          </w:tcPr>
          <w:p w:rsidR="00316411" w:rsidRDefault="00316411" w:rsidP="0008755D">
            <w:pPr>
              <w:jc w:val="center"/>
            </w:pPr>
          </w:p>
        </w:tc>
        <w:tc>
          <w:tcPr>
            <w:tcW w:w="3118" w:type="dxa"/>
            <w:gridSpan w:val="2"/>
          </w:tcPr>
          <w:p w:rsidR="00316411" w:rsidRDefault="00316411" w:rsidP="0008755D">
            <w:pPr>
              <w:jc w:val="center"/>
            </w:pPr>
          </w:p>
        </w:tc>
      </w:tr>
      <w:tr w:rsidR="00316411" w:rsidRPr="008079D2" w:rsidTr="0008755D">
        <w:tc>
          <w:tcPr>
            <w:tcW w:w="850" w:type="dxa"/>
            <w:vMerge w:val="restart"/>
          </w:tcPr>
          <w:p w:rsidR="00316411" w:rsidRPr="00B50B14" w:rsidRDefault="00316411" w:rsidP="0008755D">
            <w:pPr>
              <w:jc w:val="center"/>
            </w:pPr>
            <w:r w:rsidRPr="00B50B14">
              <w:t>1</w:t>
            </w:r>
            <w:r>
              <w:t>3</w:t>
            </w:r>
          </w:p>
        </w:tc>
        <w:tc>
          <w:tcPr>
            <w:tcW w:w="13608" w:type="dxa"/>
            <w:gridSpan w:val="7"/>
          </w:tcPr>
          <w:p w:rsidR="00316411" w:rsidRPr="0008755D" w:rsidRDefault="00316411" w:rsidP="0008755D">
            <w:pPr>
              <w:jc w:val="center"/>
              <w:rPr>
                <w:i/>
              </w:rPr>
            </w:pPr>
            <w:r w:rsidRPr="0008755D">
              <w:rPr>
                <w:i/>
              </w:rPr>
              <w:t>Лабораторні огляди:</w:t>
            </w:r>
          </w:p>
        </w:tc>
      </w:tr>
      <w:tr w:rsidR="00316411" w:rsidRPr="00614521" w:rsidTr="0008755D">
        <w:tc>
          <w:tcPr>
            <w:tcW w:w="850" w:type="dxa"/>
            <w:vMerge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Назва огляду</w:t>
            </w:r>
          </w:p>
        </w:tc>
        <w:tc>
          <w:tcPr>
            <w:tcW w:w="1842" w:type="dxa"/>
            <w:gridSpan w:val="2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Вартість огляду, грн.</w:t>
            </w:r>
          </w:p>
        </w:tc>
        <w:tc>
          <w:tcPr>
            <w:tcW w:w="1560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Вартість забору матеріалу</w:t>
            </w:r>
          </w:p>
        </w:tc>
        <w:tc>
          <w:tcPr>
            <w:tcW w:w="1984" w:type="dxa"/>
            <w:gridSpan w:val="2"/>
          </w:tcPr>
          <w:p w:rsidR="00316411" w:rsidRPr="0008755D" w:rsidRDefault="00316411" w:rsidP="0008755D">
            <w:pPr>
              <w:jc w:val="center"/>
              <w:rPr>
                <w:b/>
                <w:sz w:val="26"/>
                <w:szCs w:val="26"/>
              </w:rPr>
            </w:pPr>
            <w:r w:rsidRPr="0008755D">
              <w:rPr>
                <w:b/>
                <w:sz w:val="26"/>
                <w:szCs w:val="26"/>
              </w:rPr>
              <w:t>Тариф без ПДВ, грн.</w:t>
            </w:r>
          </w:p>
        </w:tc>
        <w:tc>
          <w:tcPr>
            <w:tcW w:w="2268" w:type="dxa"/>
          </w:tcPr>
          <w:p w:rsidR="00316411" w:rsidRPr="0008755D" w:rsidRDefault="00316411" w:rsidP="0008755D">
            <w:pPr>
              <w:jc w:val="center"/>
              <w:rPr>
                <w:sz w:val="26"/>
                <w:szCs w:val="26"/>
              </w:rPr>
            </w:pPr>
            <w:r w:rsidRPr="0008755D">
              <w:rPr>
                <w:sz w:val="26"/>
                <w:szCs w:val="26"/>
              </w:rPr>
              <w:t>Тариф  з ПДВ – 20 %, грн.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13.1</w:t>
            </w:r>
          </w:p>
        </w:tc>
        <w:tc>
          <w:tcPr>
            <w:tcW w:w="5954" w:type="dxa"/>
          </w:tcPr>
          <w:p w:rsidR="00316411" w:rsidRPr="008B3A6E" w:rsidRDefault="00316411" w:rsidP="00382829">
            <w:r w:rsidRPr="008B3A6E">
              <w:t>Загальний аналіз сечі</w:t>
            </w:r>
          </w:p>
        </w:tc>
        <w:tc>
          <w:tcPr>
            <w:tcW w:w="1842" w:type="dxa"/>
            <w:gridSpan w:val="2"/>
          </w:tcPr>
          <w:p w:rsidR="00316411" w:rsidRPr="00D0485D" w:rsidRDefault="00316411" w:rsidP="0008755D">
            <w:pPr>
              <w:jc w:val="center"/>
            </w:pPr>
            <w:r>
              <w:t>43,30</w:t>
            </w:r>
          </w:p>
        </w:tc>
        <w:tc>
          <w:tcPr>
            <w:tcW w:w="1560" w:type="dxa"/>
          </w:tcPr>
          <w:p w:rsidR="00316411" w:rsidRPr="00D0485D" w:rsidRDefault="00316411" w:rsidP="0008755D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43,30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 w:rsidRPr="00D91E1C">
              <w:t>52,0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13.2</w:t>
            </w:r>
          </w:p>
        </w:tc>
        <w:tc>
          <w:tcPr>
            <w:tcW w:w="5954" w:type="dxa"/>
          </w:tcPr>
          <w:p w:rsidR="00316411" w:rsidRPr="00D0485D" w:rsidRDefault="00316411" w:rsidP="00382829">
            <w:r w:rsidRPr="008B3A6E">
              <w:t>Загальний аналіз крові</w:t>
            </w:r>
            <w:r>
              <w:t xml:space="preserve"> - венезний</w:t>
            </w:r>
          </w:p>
        </w:tc>
        <w:tc>
          <w:tcPr>
            <w:tcW w:w="1842" w:type="dxa"/>
            <w:gridSpan w:val="2"/>
          </w:tcPr>
          <w:p w:rsidR="00316411" w:rsidRPr="00D0485D" w:rsidRDefault="00316411" w:rsidP="0008755D">
            <w:pPr>
              <w:jc w:val="center"/>
            </w:pPr>
            <w:r>
              <w:t>35,80</w:t>
            </w:r>
          </w:p>
        </w:tc>
        <w:tc>
          <w:tcPr>
            <w:tcW w:w="1560" w:type="dxa"/>
          </w:tcPr>
          <w:p w:rsidR="00316411" w:rsidRPr="00D0485D" w:rsidRDefault="00316411" w:rsidP="0008755D">
            <w:pPr>
              <w:jc w:val="center"/>
            </w:pPr>
            <w:r>
              <w:t>18,50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54,30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 w:rsidRPr="00D91E1C">
              <w:t>65,20</w:t>
            </w:r>
          </w:p>
        </w:tc>
      </w:tr>
      <w:tr w:rsidR="00316411" w:rsidRPr="008B3A6E" w:rsidTr="0008755D">
        <w:trPr>
          <w:trHeight w:val="389"/>
        </w:trPr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6411" w:rsidRPr="00D0485D" w:rsidRDefault="00316411" w:rsidP="00382829">
            <w:r>
              <w:t>Загальний аналіз крові - капілярний</w:t>
            </w:r>
          </w:p>
        </w:tc>
        <w:tc>
          <w:tcPr>
            <w:tcW w:w="1842" w:type="dxa"/>
            <w:gridSpan w:val="2"/>
          </w:tcPr>
          <w:p w:rsidR="00316411" w:rsidRPr="00D0485D" w:rsidRDefault="00316411" w:rsidP="0008755D">
            <w:pPr>
              <w:jc w:val="center"/>
            </w:pPr>
            <w:r>
              <w:t>35,80</w:t>
            </w:r>
          </w:p>
        </w:tc>
        <w:tc>
          <w:tcPr>
            <w:tcW w:w="1560" w:type="dxa"/>
          </w:tcPr>
          <w:p w:rsidR="00316411" w:rsidRPr="00D0485D" w:rsidRDefault="00316411" w:rsidP="0008755D">
            <w:pPr>
              <w:jc w:val="center"/>
            </w:pPr>
            <w:r>
              <w:t>37,0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72,80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 w:rsidRPr="00D91E1C">
              <w:t>87,40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13.3</w:t>
            </w:r>
          </w:p>
        </w:tc>
        <w:tc>
          <w:tcPr>
            <w:tcW w:w="5954" w:type="dxa"/>
          </w:tcPr>
          <w:p w:rsidR="00316411" w:rsidRPr="008B3A6E" w:rsidRDefault="00316411" w:rsidP="00382829">
            <w:r w:rsidRPr="008B3A6E">
              <w:t>Аналіз крові на визначення глюкози в сироватці крові</w:t>
            </w:r>
          </w:p>
        </w:tc>
        <w:tc>
          <w:tcPr>
            <w:tcW w:w="1842" w:type="dxa"/>
            <w:gridSpan w:val="2"/>
          </w:tcPr>
          <w:p w:rsidR="00316411" w:rsidRPr="00D0485D" w:rsidRDefault="00316411" w:rsidP="0008755D">
            <w:pPr>
              <w:jc w:val="center"/>
            </w:pPr>
            <w:r>
              <w:t>21,10</w:t>
            </w:r>
          </w:p>
        </w:tc>
        <w:tc>
          <w:tcPr>
            <w:tcW w:w="1560" w:type="dxa"/>
          </w:tcPr>
          <w:p w:rsidR="00316411" w:rsidRPr="00D0485D" w:rsidRDefault="00316411" w:rsidP="0008755D">
            <w:pPr>
              <w:jc w:val="center"/>
            </w:pPr>
            <w:r>
              <w:t>12,50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33,60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40,30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13.4</w:t>
            </w:r>
          </w:p>
        </w:tc>
        <w:tc>
          <w:tcPr>
            <w:tcW w:w="5954" w:type="dxa"/>
          </w:tcPr>
          <w:p w:rsidR="00316411" w:rsidRPr="00D0485D" w:rsidRDefault="00316411" w:rsidP="00382829">
            <w:r w:rsidRPr="008B3A6E">
              <w:t xml:space="preserve">Аналіз крові на </w:t>
            </w:r>
            <w:r>
              <w:t>РПГА (</w:t>
            </w:r>
            <w:r w:rsidRPr="008B3A6E">
              <w:t>реакцію Васермана</w:t>
            </w:r>
            <w:r>
              <w:t>)</w:t>
            </w:r>
          </w:p>
        </w:tc>
        <w:tc>
          <w:tcPr>
            <w:tcW w:w="1842" w:type="dxa"/>
            <w:gridSpan w:val="2"/>
          </w:tcPr>
          <w:p w:rsidR="00316411" w:rsidRPr="00221142" w:rsidRDefault="00316411" w:rsidP="0008755D">
            <w:pPr>
              <w:jc w:val="center"/>
            </w:pPr>
            <w:r>
              <w:t>22,30</w:t>
            </w:r>
          </w:p>
        </w:tc>
        <w:tc>
          <w:tcPr>
            <w:tcW w:w="1560" w:type="dxa"/>
          </w:tcPr>
          <w:p w:rsidR="00316411" w:rsidRPr="00221142" w:rsidRDefault="00316411" w:rsidP="0008755D">
            <w:pPr>
              <w:jc w:val="center"/>
            </w:pPr>
            <w:r>
              <w:t>15,20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37,50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45,0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13.5</w:t>
            </w:r>
          </w:p>
        </w:tc>
        <w:tc>
          <w:tcPr>
            <w:tcW w:w="5954" w:type="dxa"/>
          </w:tcPr>
          <w:p w:rsidR="00316411" w:rsidRPr="00D0485D" w:rsidRDefault="00316411" w:rsidP="00382829">
            <w:r w:rsidRPr="008B3A6E">
              <w:t>Аналіз крові на</w:t>
            </w:r>
            <w:r>
              <w:t xml:space="preserve"> РПР (</w:t>
            </w:r>
            <w:r w:rsidRPr="008B3A6E">
              <w:t>реакцію мікро</w:t>
            </w:r>
            <w:r>
              <w:t>п</w:t>
            </w:r>
            <w:r w:rsidRPr="008B3A6E">
              <w:t>р</w:t>
            </w:r>
            <w:r>
              <w:t>еципіа</w:t>
            </w:r>
            <w:r w:rsidRPr="008B3A6E">
              <w:t xml:space="preserve">ція </w:t>
            </w:r>
            <w:r>
              <w:t>)</w:t>
            </w:r>
          </w:p>
        </w:tc>
        <w:tc>
          <w:tcPr>
            <w:tcW w:w="1842" w:type="dxa"/>
            <w:gridSpan w:val="2"/>
          </w:tcPr>
          <w:p w:rsidR="00316411" w:rsidRPr="00D0485D" w:rsidRDefault="00316411" w:rsidP="0008755D">
            <w:pPr>
              <w:jc w:val="center"/>
            </w:pPr>
            <w:r>
              <w:t>28,10</w:t>
            </w:r>
          </w:p>
        </w:tc>
        <w:tc>
          <w:tcPr>
            <w:tcW w:w="1560" w:type="dxa"/>
          </w:tcPr>
          <w:p w:rsidR="00316411" w:rsidRPr="00221142" w:rsidRDefault="00316411" w:rsidP="0008755D">
            <w:pPr>
              <w:jc w:val="center"/>
            </w:pPr>
            <w:r>
              <w:t>15,20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43,30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52,0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13.6</w:t>
            </w:r>
          </w:p>
        </w:tc>
        <w:tc>
          <w:tcPr>
            <w:tcW w:w="5954" w:type="dxa"/>
          </w:tcPr>
          <w:p w:rsidR="00316411" w:rsidRPr="00221142" w:rsidRDefault="00316411" w:rsidP="00382829">
            <w:r>
              <w:t>Аналіз крові на визначення групи і резус відповідності</w:t>
            </w:r>
          </w:p>
        </w:tc>
        <w:tc>
          <w:tcPr>
            <w:tcW w:w="1842" w:type="dxa"/>
            <w:gridSpan w:val="2"/>
          </w:tcPr>
          <w:p w:rsidR="00316411" w:rsidRPr="00221142" w:rsidRDefault="00316411" w:rsidP="0008755D">
            <w:pPr>
              <w:jc w:val="center"/>
            </w:pPr>
            <w:r>
              <w:t>49,70</w:t>
            </w:r>
          </w:p>
        </w:tc>
        <w:tc>
          <w:tcPr>
            <w:tcW w:w="1560" w:type="dxa"/>
          </w:tcPr>
          <w:p w:rsidR="00316411" w:rsidRPr="00221142" w:rsidRDefault="00316411" w:rsidP="0008755D">
            <w:pPr>
              <w:jc w:val="center"/>
            </w:pPr>
            <w:r>
              <w:t>15,20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64,90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77,90</w:t>
            </w:r>
          </w:p>
        </w:tc>
      </w:tr>
      <w:tr w:rsidR="00316411" w:rsidRPr="008B3A6E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13.7</w:t>
            </w:r>
          </w:p>
        </w:tc>
        <w:tc>
          <w:tcPr>
            <w:tcW w:w="5954" w:type="dxa"/>
          </w:tcPr>
          <w:p w:rsidR="00316411" w:rsidRDefault="00316411" w:rsidP="00382829">
            <w:r w:rsidRPr="008B3A6E">
              <w:t>Мазки жіночі вагінальні та на цитологію</w:t>
            </w:r>
          </w:p>
          <w:p w:rsidR="00316411" w:rsidRPr="008B3A6E" w:rsidRDefault="00316411" w:rsidP="00382829">
            <w:r w:rsidRPr="008B3A6E">
              <w:t xml:space="preserve"> (</w:t>
            </w:r>
            <w:r>
              <w:t>2</w:t>
            </w:r>
            <w:r w:rsidRPr="008B3A6E">
              <w:t xml:space="preserve"> шт.)</w:t>
            </w:r>
          </w:p>
        </w:tc>
        <w:tc>
          <w:tcPr>
            <w:tcW w:w="1842" w:type="dxa"/>
            <w:gridSpan w:val="2"/>
          </w:tcPr>
          <w:p w:rsidR="00316411" w:rsidRPr="00221142" w:rsidRDefault="00316411" w:rsidP="0008755D">
            <w:pPr>
              <w:jc w:val="center"/>
            </w:pPr>
            <w:r>
              <w:t>93,40</w:t>
            </w:r>
          </w:p>
        </w:tc>
        <w:tc>
          <w:tcPr>
            <w:tcW w:w="1560" w:type="dxa"/>
          </w:tcPr>
          <w:p w:rsidR="00316411" w:rsidRPr="00221142" w:rsidRDefault="00316411" w:rsidP="0008755D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93,40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112,10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13.8</w:t>
            </w:r>
          </w:p>
        </w:tc>
        <w:tc>
          <w:tcPr>
            <w:tcW w:w="5954" w:type="dxa"/>
          </w:tcPr>
          <w:p w:rsidR="00316411" w:rsidRPr="00221142" w:rsidRDefault="00316411" w:rsidP="00382829">
            <w:r>
              <w:t>Мазок на визначення гонореї (2 шт.)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93,40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93,40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112,10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13.9</w:t>
            </w:r>
          </w:p>
        </w:tc>
        <w:tc>
          <w:tcPr>
            <w:tcW w:w="5954" w:type="dxa"/>
          </w:tcPr>
          <w:p w:rsidR="00316411" w:rsidRDefault="00316411" w:rsidP="00382829">
            <w:r>
              <w:t>Аналіз калу на приховану кров</w:t>
            </w:r>
          </w:p>
          <w:p w:rsidR="00316411" w:rsidRDefault="00316411" w:rsidP="00382829">
            <w:r>
              <w:t xml:space="preserve"> (тест-система)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58,10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58,10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69,70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13.10</w:t>
            </w:r>
          </w:p>
        </w:tc>
        <w:tc>
          <w:tcPr>
            <w:tcW w:w="5954" w:type="dxa"/>
          </w:tcPr>
          <w:p w:rsidR="00316411" w:rsidRDefault="00316411" w:rsidP="00382829">
            <w:r>
              <w:t>Аналіз крові на холестерин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72,70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19,0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91,70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110,0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13.11</w:t>
            </w:r>
          </w:p>
        </w:tc>
        <w:tc>
          <w:tcPr>
            <w:tcW w:w="5954" w:type="dxa"/>
          </w:tcPr>
          <w:p w:rsidR="00316411" w:rsidRPr="00221142" w:rsidRDefault="00316411" w:rsidP="00382829">
            <w:r>
              <w:t>Аналіз крові АЛТ, АСТ, білірубін, тимолова проба (печіночні проби)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99,40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15,20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114,60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137,50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13.12</w:t>
            </w:r>
          </w:p>
        </w:tc>
        <w:tc>
          <w:tcPr>
            <w:tcW w:w="5954" w:type="dxa"/>
          </w:tcPr>
          <w:p w:rsidR="00316411" w:rsidRDefault="00316411" w:rsidP="00382829">
            <w:r>
              <w:t>Аналіз крові на креатинин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62,00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15,20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77,20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92,60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13.13</w:t>
            </w:r>
          </w:p>
        </w:tc>
        <w:tc>
          <w:tcPr>
            <w:tcW w:w="5954" w:type="dxa"/>
          </w:tcPr>
          <w:p w:rsidR="00316411" w:rsidRPr="00221142" w:rsidRDefault="00316411" w:rsidP="00382829">
            <w:r>
              <w:t xml:space="preserve">Аналіз крові на ліпідний спектор 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58,60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15,20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73,80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88,60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13.14</w:t>
            </w:r>
          </w:p>
        </w:tc>
        <w:tc>
          <w:tcPr>
            <w:tcW w:w="5954" w:type="dxa"/>
          </w:tcPr>
          <w:p w:rsidR="00316411" w:rsidRPr="00221142" w:rsidRDefault="00316411" w:rsidP="00382829">
            <w:r>
              <w:t>Аналіз крові на холинестеразу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52,80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15,20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68,0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81,60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13.15</w:t>
            </w:r>
          </w:p>
        </w:tc>
        <w:tc>
          <w:tcPr>
            <w:tcW w:w="5954" w:type="dxa"/>
          </w:tcPr>
          <w:p w:rsidR="00316411" w:rsidRDefault="00316411" w:rsidP="00382829">
            <w:r w:rsidRPr="00200E1D">
              <w:t>Лабораторний огляд</w:t>
            </w:r>
            <w:r>
              <w:t xml:space="preserve"> </w:t>
            </w:r>
            <w:r w:rsidRPr="00200E1D">
              <w:t xml:space="preserve"> ГГТ</w:t>
            </w:r>
            <w:r>
              <w:t xml:space="preserve"> </w:t>
            </w:r>
          </w:p>
          <w:p w:rsidR="00316411" w:rsidRPr="00614521" w:rsidRDefault="00316411" w:rsidP="00382829">
            <w:r w:rsidRPr="00200E1D">
              <w:t xml:space="preserve">(для наркологічного огляду) </w:t>
            </w:r>
            <w:r>
              <w:t xml:space="preserve"> </w:t>
            </w:r>
          </w:p>
        </w:tc>
        <w:tc>
          <w:tcPr>
            <w:tcW w:w="1842" w:type="dxa"/>
            <w:gridSpan w:val="2"/>
          </w:tcPr>
          <w:p w:rsidR="00316411" w:rsidRDefault="00316411" w:rsidP="0008755D">
            <w:pPr>
              <w:jc w:val="center"/>
            </w:pPr>
            <w:r>
              <w:t>67,70</w:t>
            </w:r>
          </w:p>
        </w:tc>
        <w:tc>
          <w:tcPr>
            <w:tcW w:w="1560" w:type="dxa"/>
          </w:tcPr>
          <w:p w:rsidR="00316411" w:rsidRDefault="00316411" w:rsidP="0008755D">
            <w:pPr>
              <w:jc w:val="center"/>
            </w:pPr>
            <w:r>
              <w:t>21,40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 w:rsidRPr="00D91E1C">
              <w:t>89,10</w:t>
            </w:r>
          </w:p>
        </w:tc>
        <w:tc>
          <w:tcPr>
            <w:tcW w:w="2268" w:type="dxa"/>
          </w:tcPr>
          <w:p w:rsidR="00316411" w:rsidRPr="00D91E1C" w:rsidRDefault="00316411" w:rsidP="0008755D">
            <w:pPr>
              <w:jc w:val="center"/>
            </w:pPr>
            <w:r>
              <w:t>106,90</w:t>
            </w:r>
          </w:p>
        </w:tc>
      </w:tr>
      <w:tr w:rsidR="00316411" w:rsidRPr="00614521" w:rsidTr="0008755D">
        <w:tc>
          <w:tcPr>
            <w:tcW w:w="850" w:type="dxa"/>
            <w:vMerge w:val="restart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</w:p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</w:t>
            </w:r>
          </w:p>
        </w:tc>
        <w:tc>
          <w:tcPr>
            <w:tcW w:w="13608" w:type="dxa"/>
            <w:gridSpan w:val="7"/>
          </w:tcPr>
          <w:p w:rsidR="00316411" w:rsidRPr="0008755D" w:rsidRDefault="00316411" w:rsidP="00382829">
            <w:pPr>
              <w:pStyle w:val="ListParagrap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6411" w:rsidRPr="0008755D" w:rsidRDefault="00316411" w:rsidP="0008755D">
            <w:pPr>
              <w:pStyle w:val="ListParagraph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8755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Фізіотерапевтичні процедури (без врахування ліків)</w:t>
            </w:r>
          </w:p>
        </w:tc>
      </w:tr>
      <w:tr w:rsidR="00316411" w:rsidRPr="00614521" w:rsidTr="0008755D">
        <w:tc>
          <w:tcPr>
            <w:tcW w:w="850" w:type="dxa"/>
            <w:vMerge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gridSpan w:val="4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назва процедури</w:t>
            </w:r>
          </w:p>
        </w:tc>
        <w:tc>
          <w:tcPr>
            <w:tcW w:w="1984" w:type="dxa"/>
            <w:gridSpan w:val="2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Тариф без ПДВ, грн.</w:t>
            </w:r>
          </w:p>
        </w:tc>
        <w:tc>
          <w:tcPr>
            <w:tcW w:w="2268" w:type="dxa"/>
          </w:tcPr>
          <w:p w:rsidR="00316411" w:rsidRPr="0008755D" w:rsidRDefault="00316411" w:rsidP="0008755D">
            <w:pPr>
              <w:jc w:val="center"/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Тариф                       з ПДВ – 20 %, грн.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Консультація лікаря-фізіотерапевта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26,20</w:t>
            </w:r>
          </w:p>
        </w:tc>
        <w:tc>
          <w:tcPr>
            <w:tcW w:w="2268" w:type="dxa"/>
          </w:tcPr>
          <w:p w:rsidR="00316411" w:rsidRPr="00AA31EA" w:rsidRDefault="00316411" w:rsidP="0008755D">
            <w:pPr>
              <w:jc w:val="center"/>
            </w:pPr>
            <w:r w:rsidRPr="0008755D">
              <w:rPr>
                <w:lang w:val="en-US"/>
              </w:rPr>
              <w:t>31</w:t>
            </w:r>
            <w:r>
              <w:t>,50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9356" w:type="dxa"/>
            <w:gridSpan w:val="4"/>
          </w:tcPr>
          <w:p w:rsidR="00316411" w:rsidRPr="005D6AAC" w:rsidRDefault="00316411" w:rsidP="00382829">
            <w:r w:rsidRPr="005D6AAC">
              <w:t xml:space="preserve">Ампліпульс       </w:t>
            </w:r>
            <w:r w:rsidRPr="0008755D">
              <w:rPr>
                <w:b/>
                <w:sz w:val="24"/>
                <w:szCs w:val="24"/>
              </w:rPr>
              <w:t>(</w:t>
            </w:r>
            <w:r w:rsidRPr="0008755D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1984" w:type="dxa"/>
            <w:gridSpan w:val="2"/>
          </w:tcPr>
          <w:p w:rsidR="00316411" w:rsidRPr="0008755D" w:rsidRDefault="00316411" w:rsidP="0008755D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</w:p>
        </w:tc>
      </w:tr>
      <w:tr w:rsidR="00316411" w:rsidRPr="00A559FC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14.3</w:t>
            </w:r>
          </w:p>
        </w:tc>
        <w:tc>
          <w:tcPr>
            <w:tcW w:w="9356" w:type="dxa"/>
            <w:gridSpan w:val="4"/>
          </w:tcPr>
          <w:p w:rsidR="00316411" w:rsidRPr="00A559FC" w:rsidRDefault="00316411" w:rsidP="00382829">
            <w:r w:rsidRPr="00AB45AD">
              <w:t xml:space="preserve">Ампліпульс  </w:t>
            </w:r>
            <w:r>
              <w:t>апарат «ВТ</w:t>
            </w:r>
            <w:r w:rsidRPr="0008755D">
              <w:rPr>
                <w:rFonts w:ascii="Garamond" w:hAnsi="Garamond"/>
              </w:rPr>
              <w:t>L</w:t>
            </w:r>
            <w:r>
              <w:t xml:space="preserve"> – 5000 </w:t>
            </w:r>
            <w:r w:rsidRPr="0008755D">
              <w:rPr>
                <w:rFonts w:ascii="Garamond" w:hAnsi="Garamond"/>
              </w:rPr>
              <w:t>S</w:t>
            </w:r>
            <w:r>
              <w:t>о</w:t>
            </w:r>
            <w:r w:rsidRPr="0008755D">
              <w:rPr>
                <w:rFonts w:ascii="Garamond" w:hAnsi="Garamond"/>
              </w:rPr>
              <w:t>no</w:t>
            </w:r>
            <w:r>
              <w:t xml:space="preserve"> </w:t>
            </w:r>
            <w:r w:rsidRPr="0008755D">
              <w:rPr>
                <w:rFonts w:ascii="Garamond" w:hAnsi="Garamond"/>
              </w:rPr>
              <w:t>Puls</w:t>
            </w:r>
            <w:r>
              <w:t>»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30,30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36,40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14.4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 w:rsidRPr="00AB45AD">
              <w:t xml:space="preserve">Ампліпульс  </w:t>
            </w:r>
            <w:r>
              <w:t>апарат «Радіус – 1 ФТ»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30,30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36,40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14.5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 w:rsidRPr="00AB45AD">
              <w:t xml:space="preserve">Ампліпульс  </w:t>
            </w:r>
            <w:r>
              <w:t xml:space="preserve">апарат «Стімул» 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30,30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36,40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14.6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 w:rsidRPr="00AB45AD">
              <w:t xml:space="preserve">Ампліпульс  </w:t>
            </w:r>
            <w:r>
              <w:t>апарат «Ампліпульс -5»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30,30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36,40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14.7</w:t>
            </w:r>
          </w:p>
        </w:tc>
        <w:tc>
          <w:tcPr>
            <w:tcW w:w="9356" w:type="dxa"/>
            <w:gridSpan w:val="4"/>
          </w:tcPr>
          <w:p w:rsidR="00316411" w:rsidRPr="0008755D" w:rsidRDefault="00316411" w:rsidP="00382829">
            <w:pPr>
              <w:rPr>
                <w:b/>
                <w:sz w:val="24"/>
                <w:szCs w:val="24"/>
              </w:rPr>
            </w:pPr>
            <w:r>
              <w:t>Гальванизація та медикаментозний електрофорез (апарат «ПОТОК -1»)</w:t>
            </w:r>
            <w:r w:rsidRPr="0008755D">
              <w:rPr>
                <w:b/>
                <w:sz w:val="24"/>
                <w:szCs w:val="24"/>
              </w:rPr>
              <w:t xml:space="preserve"> </w:t>
            </w:r>
          </w:p>
          <w:p w:rsidR="00316411" w:rsidRDefault="00316411" w:rsidP="00382829">
            <w:r w:rsidRPr="0008755D">
              <w:rPr>
                <w:b/>
                <w:sz w:val="24"/>
                <w:szCs w:val="24"/>
              </w:rPr>
              <w:t xml:space="preserve"> (</w:t>
            </w:r>
            <w:r w:rsidRPr="0008755D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26,0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31,20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14.8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Гальванізація та медикаментозний електрофорез (апарат «Ніон»)</w:t>
            </w:r>
          </w:p>
          <w:p w:rsidR="00316411" w:rsidRDefault="00316411" w:rsidP="00382829">
            <w:r>
              <w:t xml:space="preserve"> </w:t>
            </w:r>
            <w:r w:rsidRPr="0008755D">
              <w:rPr>
                <w:b/>
                <w:sz w:val="24"/>
                <w:szCs w:val="24"/>
              </w:rPr>
              <w:t>(</w:t>
            </w:r>
            <w:r w:rsidRPr="0008755D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30,30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36,40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14.9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Лазеротерапія (апарат «Рикта-Єслліл»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37,90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45,50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14.10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Д’арсанвалізація (апарат «Іскра-1»)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32,70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39,30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14.11</w:t>
            </w:r>
          </w:p>
        </w:tc>
        <w:tc>
          <w:tcPr>
            <w:tcW w:w="9356" w:type="dxa"/>
            <w:gridSpan w:val="4"/>
          </w:tcPr>
          <w:p w:rsidR="00316411" w:rsidRPr="00C5661D" w:rsidRDefault="00316411" w:rsidP="00382829">
            <w:r w:rsidRPr="0008755D">
              <w:rPr>
                <w:bCs/>
              </w:rPr>
              <w:t xml:space="preserve">Ультрависокочастотна терапія (апарат УВЧ- 30) 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20,0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24,0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14.12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 w:rsidRPr="0008755D">
              <w:rPr>
                <w:bCs/>
              </w:rPr>
              <w:t>Ультрависокочастотна терапія (апарат Ундатерм)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20,0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24,0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14.13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Ультрафіолетове опромінювання (апарат ОРК-9)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46,40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55,70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14.14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Світлолікування апарат «Соллюкс»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40,0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48,0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14.15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 xml:space="preserve">Ультрозвукова терапія (апарат УЗТ -1,01Ф) </w:t>
            </w:r>
          </w:p>
          <w:p w:rsidR="00316411" w:rsidRDefault="00316411" w:rsidP="00382829">
            <w:r>
              <w:t xml:space="preserve"> </w:t>
            </w:r>
            <w:r w:rsidRPr="0008755D">
              <w:rPr>
                <w:b/>
                <w:sz w:val="24"/>
                <w:szCs w:val="24"/>
              </w:rPr>
              <w:t>(</w:t>
            </w:r>
            <w:r w:rsidRPr="0008755D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25,0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30,0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14.16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Біорезонансна стимуляція (апарат БРС)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49,70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59,70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14.17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Випромінювач ультрафіолетовий для групових випромінювань (КУФ)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31,90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38,30</w:t>
            </w:r>
          </w:p>
        </w:tc>
      </w:tr>
      <w:tr w:rsidR="00316411" w:rsidRPr="00614521" w:rsidTr="0008755D">
        <w:trPr>
          <w:trHeight w:val="363"/>
        </w:trPr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</w:t>
            </w:r>
          </w:p>
        </w:tc>
        <w:tc>
          <w:tcPr>
            <w:tcW w:w="13608" w:type="dxa"/>
            <w:gridSpan w:val="7"/>
          </w:tcPr>
          <w:p w:rsidR="00316411" w:rsidRPr="0008755D" w:rsidRDefault="00316411" w:rsidP="0008755D">
            <w:pPr>
              <w:pStyle w:val="ListParagraph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8755D">
              <w:rPr>
                <w:rFonts w:ascii="Times New Roman" w:hAnsi="Times New Roman"/>
                <w:sz w:val="28"/>
                <w:szCs w:val="28"/>
                <w:lang w:val="uk-UA"/>
              </w:rPr>
              <w:t>Медичні огляди на стан алкогольного чи наркотичного сп’яніння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15.1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>Н</w:t>
            </w:r>
            <w:r w:rsidRPr="00DA469F">
              <w:t>а стан алкогольного сп’яніння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102,80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123,40</w:t>
            </w:r>
          </w:p>
        </w:tc>
      </w:tr>
      <w:tr w:rsidR="00316411" w:rsidRPr="00614521" w:rsidTr="0008755D">
        <w:tc>
          <w:tcPr>
            <w:tcW w:w="850" w:type="dxa"/>
          </w:tcPr>
          <w:p w:rsidR="00316411" w:rsidRPr="0008755D" w:rsidRDefault="00316411" w:rsidP="00382829">
            <w:pPr>
              <w:rPr>
                <w:sz w:val="24"/>
                <w:szCs w:val="24"/>
              </w:rPr>
            </w:pPr>
            <w:r w:rsidRPr="0008755D">
              <w:rPr>
                <w:sz w:val="24"/>
                <w:szCs w:val="24"/>
              </w:rPr>
              <w:t>15.2</w:t>
            </w:r>
          </w:p>
        </w:tc>
        <w:tc>
          <w:tcPr>
            <w:tcW w:w="9356" w:type="dxa"/>
            <w:gridSpan w:val="4"/>
          </w:tcPr>
          <w:p w:rsidR="00316411" w:rsidRDefault="00316411" w:rsidP="00382829">
            <w:r>
              <w:t xml:space="preserve">На стан </w:t>
            </w:r>
            <w:r w:rsidRPr="00DA469F">
              <w:t>наркотичного сп’яніння</w:t>
            </w:r>
          </w:p>
        </w:tc>
        <w:tc>
          <w:tcPr>
            <w:tcW w:w="1984" w:type="dxa"/>
            <w:gridSpan w:val="2"/>
          </w:tcPr>
          <w:p w:rsidR="00316411" w:rsidRPr="00D91E1C" w:rsidRDefault="00316411" w:rsidP="0008755D">
            <w:pPr>
              <w:jc w:val="center"/>
            </w:pPr>
            <w:r>
              <w:t>315,0</w:t>
            </w:r>
          </w:p>
        </w:tc>
        <w:tc>
          <w:tcPr>
            <w:tcW w:w="2268" w:type="dxa"/>
          </w:tcPr>
          <w:p w:rsidR="00316411" w:rsidRDefault="00316411" w:rsidP="0008755D">
            <w:pPr>
              <w:jc w:val="center"/>
            </w:pPr>
            <w:r>
              <w:t>378,0</w:t>
            </w:r>
          </w:p>
        </w:tc>
      </w:tr>
    </w:tbl>
    <w:p w:rsidR="00316411" w:rsidRDefault="00316411" w:rsidP="0032596A"/>
    <w:p w:rsidR="00316411" w:rsidRPr="000E3261" w:rsidRDefault="00316411" w:rsidP="0032596A">
      <w:r w:rsidRPr="000E3261">
        <w:t xml:space="preserve">                                Голова Пологівської районної ради                                                             Олександр ПОКУТНІЙ</w:t>
      </w:r>
    </w:p>
    <w:p w:rsidR="00316411" w:rsidRPr="008F2B60" w:rsidRDefault="00316411" w:rsidP="0032596A">
      <w:r w:rsidRPr="008F2B60">
        <w:t>Додаток 2 до рішення підготовлений</w:t>
      </w:r>
    </w:p>
    <w:p w:rsidR="00316411" w:rsidRPr="008F2B60" w:rsidRDefault="00316411" w:rsidP="0032596A">
      <w:r w:rsidRPr="008F2B60">
        <w:t>КНП «Пологівська БЛІЛ»</w:t>
      </w:r>
    </w:p>
    <w:p w:rsidR="00316411" w:rsidRPr="008F2B60" w:rsidRDefault="00316411" w:rsidP="0032596A">
      <w:pPr>
        <w:rPr>
          <w:i/>
        </w:rPr>
      </w:pPr>
      <w:r w:rsidRPr="008F2B60">
        <w:t xml:space="preserve">Головний лікар                                  </w:t>
      </w:r>
      <w:r>
        <w:t>Роман КРАВЧЕНКО</w:t>
      </w:r>
    </w:p>
    <w:p w:rsidR="00316411" w:rsidRDefault="00316411" w:rsidP="0067746A">
      <w:pPr>
        <w:spacing w:line="240" w:lineRule="exact"/>
        <w:jc w:val="both"/>
        <w:rPr>
          <w:sz w:val="22"/>
          <w:szCs w:val="22"/>
          <w:lang w:val="ru-RU"/>
        </w:rPr>
      </w:pPr>
    </w:p>
    <w:sectPr w:rsidR="00316411" w:rsidSect="000E3261">
      <w:pgSz w:w="16838" w:h="11906" w:orient="landscape"/>
      <w:pgMar w:top="851" w:right="70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28EF"/>
    <w:multiLevelType w:val="hybridMultilevel"/>
    <w:tmpl w:val="2DEAECBE"/>
    <w:lvl w:ilvl="0" w:tplc="CE6E0794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A1E6E"/>
    <w:multiLevelType w:val="hybridMultilevel"/>
    <w:tmpl w:val="E6668D48"/>
    <w:lvl w:ilvl="0" w:tplc="A650D8B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B71067"/>
    <w:multiLevelType w:val="hybridMultilevel"/>
    <w:tmpl w:val="6DF4956A"/>
    <w:lvl w:ilvl="0" w:tplc="E2FA336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46A"/>
    <w:rsid w:val="00067F56"/>
    <w:rsid w:val="00073BDA"/>
    <w:rsid w:val="0008755D"/>
    <w:rsid w:val="000E3261"/>
    <w:rsid w:val="000F4FC8"/>
    <w:rsid w:val="00161324"/>
    <w:rsid w:val="00193FEC"/>
    <w:rsid w:val="001A2824"/>
    <w:rsid w:val="001D0838"/>
    <w:rsid w:val="00200E1D"/>
    <w:rsid w:val="00221142"/>
    <w:rsid w:val="00303DF5"/>
    <w:rsid w:val="003066E2"/>
    <w:rsid w:val="00316411"/>
    <w:rsid w:val="00321CD9"/>
    <w:rsid w:val="0032596A"/>
    <w:rsid w:val="00382829"/>
    <w:rsid w:val="003C230C"/>
    <w:rsid w:val="003C323C"/>
    <w:rsid w:val="003F2721"/>
    <w:rsid w:val="00402566"/>
    <w:rsid w:val="00435009"/>
    <w:rsid w:val="00461079"/>
    <w:rsid w:val="004A6563"/>
    <w:rsid w:val="004F54C1"/>
    <w:rsid w:val="005B1831"/>
    <w:rsid w:val="005D6AAC"/>
    <w:rsid w:val="00611D63"/>
    <w:rsid w:val="00614521"/>
    <w:rsid w:val="00662D97"/>
    <w:rsid w:val="0067746A"/>
    <w:rsid w:val="00680FCD"/>
    <w:rsid w:val="006B45A5"/>
    <w:rsid w:val="006C4BFA"/>
    <w:rsid w:val="006D7EC1"/>
    <w:rsid w:val="007D0C32"/>
    <w:rsid w:val="007E2993"/>
    <w:rsid w:val="00800506"/>
    <w:rsid w:val="008079D2"/>
    <w:rsid w:val="00836147"/>
    <w:rsid w:val="00854651"/>
    <w:rsid w:val="008A050D"/>
    <w:rsid w:val="008B3A6E"/>
    <w:rsid w:val="008C6016"/>
    <w:rsid w:val="008F2B60"/>
    <w:rsid w:val="00A559FC"/>
    <w:rsid w:val="00A834CC"/>
    <w:rsid w:val="00AA31EA"/>
    <w:rsid w:val="00AB45AD"/>
    <w:rsid w:val="00AD34DB"/>
    <w:rsid w:val="00AE4CCD"/>
    <w:rsid w:val="00B50B14"/>
    <w:rsid w:val="00BB0169"/>
    <w:rsid w:val="00BF0DAF"/>
    <w:rsid w:val="00C20241"/>
    <w:rsid w:val="00C510EE"/>
    <w:rsid w:val="00C5661D"/>
    <w:rsid w:val="00C745A5"/>
    <w:rsid w:val="00C95FA8"/>
    <w:rsid w:val="00D0485D"/>
    <w:rsid w:val="00D577F2"/>
    <w:rsid w:val="00D824B2"/>
    <w:rsid w:val="00D91E1C"/>
    <w:rsid w:val="00DA469F"/>
    <w:rsid w:val="00DD5446"/>
    <w:rsid w:val="00E322D4"/>
    <w:rsid w:val="00F76074"/>
    <w:rsid w:val="00F81B95"/>
    <w:rsid w:val="00FC116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46A"/>
    <w:rPr>
      <w:rFonts w:ascii="Times New Roman" w:eastAsia="Times New Roman" w:hAnsi="Times New Roman"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59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259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596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96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32596A"/>
    <w:rPr>
      <w:rFonts w:cs="Times New Roman"/>
      <w:b/>
      <w:bCs/>
    </w:rPr>
  </w:style>
  <w:style w:type="paragraph" w:customStyle="1" w:styleId="1">
    <w:name w:val="Без интервала1"/>
    <w:uiPriority w:val="99"/>
    <w:rsid w:val="00461079"/>
    <w:rPr>
      <w:rFonts w:ascii="Times New Roman" w:hAnsi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10</Pages>
  <Words>2726</Words>
  <Characters>15540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2020-07-17T06:25:00Z</dcterms:created>
  <dcterms:modified xsi:type="dcterms:W3CDTF">2020-07-22T05:21:00Z</dcterms:modified>
</cp:coreProperties>
</file>